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34" w:rsidRDefault="00991734" w:rsidP="007E1BB3">
      <w:pPr>
        <w:spacing w:line="240" w:lineRule="atLeast"/>
        <w:ind w:left="6521"/>
        <w:rPr>
          <w:szCs w:val="28"/>
          <w:lang w:eastAsia="ar-SA"/>
        </w:rPr>
      </w:pPr>
      <w:r>
        <w:rPr>
          <w:szCs w:val="28"/>
          <w:lang w:eastAsia="ar-SA"/>
        </w:rPr>
        <w:t>ПРИЛОЖЕНИЕ №6</w:t>
      </w:r>
    </w:p>
    <w:p w:rsidR="00991734" w:rsidRDefault="00991734" w:rsidP="007E1BB3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991734" w:rsidRDefault="00991734" w:rsidP="007E1BB3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постановлением администрации муниципального образования </w:t>
      </w:r>
    </w:p>
    <w:p w:rsidR="00991734" w:rsidRDefault="00991734" w:rsidP="007E1BB3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Ленинградский район</w:t>
      </w:r>
    </w:p>
    <w:p w:rsidR="00991734" w:rsidRDefault="00991734" w:rsidP="007E1BB3">
      <w:pPr>
        <w:ind w:left="6096"/>
        <w:jc w:val="center"/>
        <w:rPr>
          <w:szCs w:val="28"/>
        </w:rPr>
      </w:pPr>
      <w:r>
        <w:rPr>
          <w:szCs w:val="28"/>
          <w:lang w:eastAsia="ar-SA"/>
        </w:rPr>
        <w:t>от 09.06.2012 г. № 799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991734" w:rsidRDefault="00991734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991734" w:rsidRPr="00F459BC" w:rsidRDefault="00991734" w:rsidP="007E1BB3">
      <w:pPr>
        <w:jc w:val="center"/>
        <w:rPr>
          <w:szCs w:val="28"/>
        </w:rPr>
      </w:pPr>
      <w:r w:rsidRPr="00F459BC">
        <w:rPr>
          <w:szCs w:val="28"/>
        </w:rPr>
        <w:t xml:space="preserve">«Предоставление сведений, содержащихся в информационной </w:t>
      </w:r>
    </w:p>
    <w:p w:rsidR="00991734" w:rsidRPr="00F459BC" w:rsidRDefault="00991734" w:rsidP="007E1BB3">
      <w:pPr>
        <w:jc w:val="center"/>
        <w:rPr>
          <w:szCs w:val="28"/>
        </w:rPr>
      </w:pPr>
      <w:r w:rsidRPr="00F459BC">
        <w:rPr>
          <w:szCs w:val="28"/>
        </w:rPr>
        <w:t>системе обеспечения градостроительной деятельности»</w:t>
      </w:r>
    </w:p>
    <w:p w:rsidR="00991734" w:rsidRPr="007E1BB3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Pr="007E1BB3" w:rsidRDefault="00991734" w:rsidP="007E1BB3">
      <w:pPr>
        <w:ind w:firstLine="851"/>
        <w:jc w:val="both"/>
        <w:rPr>
          <w:sz w:val="32"/>
          <w:szCs w:val="32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7E1BB3">
        <w:rPr>
          <w:szCs w:val="28"/>
        </w:rPr>
        <w:t>«Предоставление сведений, содержащихся в информационной системе обеспечения градостроительной деятельности»</w:t>
      </w:r>
      <w:r>
        <w:rPr>
          <w:szCs w:val="28"/>
        </w:rPr>
        <w:t xml:space="preserve"> (далее - Административный регламент) определяет сроки и последовательность действий (администрати</w:t>
      </w:r>
      <w:r>
        <w:rPr>
          <w:szCs w:val="28"/>
        </w:rPr>
        <w:t>в</w:t>
      </w:r>
      <w:r>
        <w:rPr>
          <w:szCs w:val="28"/>
        </w:rPr>
        <w:t>ные процедуры) при предоставлении муниципальной услуги (далее - муниц</w:t>
      </w:r>
      <w:r>
        <w:rPr>
          <w:szCs w:val="28"/>
        </w:rPr>
        <w:t>и</w:t>
      </w:r>
      <w:r>
        <w:rPr>
          <w:szCs w:val="28"/>
        </w:rPr>
        <w:t>пальная услуга).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 </w:t>
      </w:r>
      <w:r w:rsidRPr="009C5AE7">
        <w:rPr>
          <w:szCs w:val="28"/>
        </w:rPr>
        <w:t>предоста</w:t>
      </w:r>
      <w:r w:rsidRPr="009C5AE7">
        <w:rPr>
          <w:szCs w:val="28"/>
        </w:rPr>
        <w:t>в</w:t>
      </w:r>
      <w:r w:rsidRPr="009C5AE7">
        <w:rPr>
          <w:szCs w:val="28"/>
        </w:rPr>
        <w:t>ление сведений о развитии территории, застройке территории, земельном уч</w:t>
      </w:r>
      <w:r w:rsidRPr="009C5AE7">
        <w:rPr>
          <w:szCs w:val="28"/>
        </w:rPr>
        <w:t>а</w:t>
      </w:r>
      <w:r w:rsidRPr="009C5AE7">
        <w:rPr>
          <w:szCs w:val="28"/>
        </w:rPr>
        <w:t>стке, объекте капитального строительства, здании, сооружении, исходные да</w:t>
      </w:r>
      <w:r w:rsidRPr="009C5AE7">
        <w:rPr>
          <w:szCs w:val="28"/>
        </w:rPr>
        <w:t>н</w:t>
      </w:r>
      <w:r w:rsidRPr="009C5AE7">
        <w:rPr>
          <w:szCs w:val="28"/>
        </w:rPr>
        <w:t>ные на объект</w:t>
      </w:r>
      <w:r>
        <w:rPr>
          <w:szCs w:val="28"/>
        </w:rPr>
        <w:t>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991734" w:rsidRDefault="00991734" w:rsidP="007E1BB3">
      <w:pPr>
        <w:ind w:firstLine="840"/>
        <w:jc w:val="both"/>
        <w:rPr>
          <w:szCs w:val="28"/>
        </w:rPr>
      </w:pPr>
      <w:r>
        <w:rPr>
          <w:szCs w:val="28"/>
        </w:rPr>
        <w:t xml:space="preserve">Получателями муниципальной услуги (далее - заявители) являются: </w:t>
      </w:r>
      <w:r w:rsidRPr="009C5AE7">
        <w:rPr>
          <w:szCs w:val="28"/>
        </w:rPr>
        <w:t>о</w:t>
      </w:r>
      <w:r w:rsidRPr="009C5AE7">
        <w:rPr>
          <w:szCs w:val="28"/>
        </w:rPr>
        <w:t>р</w:t>
      </w:r>
      <w:r w:rsidRPr="009C5AE7">
        <w:rPr>
          <w:szCs w:val="28"/>
        </w:rPr>
        <w:t>ган</w:t>
      </w:r>
      <w:r>
        <w:rPr>
          <w:szCs w:val="28"/>
        </w:rPr>
        <w:t>ы</w:t>
      </w:r>
      <w:r w:rsidRPr="009C5AE7">
        <w:rPr>
          <w:szCs w:val="28"/>
        </w:rPr>
        <w:t xml:space="preserve"> государственной власти Российской Федерации, орган</w:t>
      </w:r>
      <w:r>
        <w:rPr>
          <w:szCs w:val="28"/>
        </w:rPr>
        <w:t>ы</w:t>
      </w:r>
      <w:r w:rsidRPr="009C5AE7">
        <w:rPr>
          <w:szCs w:val="28"/>
        </w:rPr>
        <w:t xml:space="preserve"> государственной власти субъект</w:t>
      </w:r>
      <w:r>
        <w:rPr>
          <w:szCs w:val="28"/>
        </w:rPr>
        <w:t>а</w:t>
      </w:r>
      <w:r w:rsidRPr="009C5AE7">
        <w:rPr>
          <w:szCs w:val="28"/>
        </w:rPr>
        <w:t xml:space="preserve"> Российской Федерации, орган</w:t>
      </w:r>
      <w:r>
        <w:rPr>
          <w:szCs w:val="28"/>
        </w:rPr>
        <w:t>ы</w:t>
      </w:r>
      <w:r w:rsidRPr="009C5AE7">
        <w:rPr>
          <w:szCs w:val="28"/>
        </w:rPr>
        <w:t xml:space="preserve"> местного самоуправления, ф</w:t>
      </w:r>
      <w:r w:rsidRPr="009C5AE7">
        <w:rPr>
          <w:szCs w:val="28"/>
        </w:rPr>
        <w:t>и</w:t>
      </w:r>
      <w:r w:rsidRPr="009C5AE7">
        <w:rPr>
          <w:szCs w:val="28"/>
        </w:rPr>
        <w:t>зически</w:t>
      </w:r>
      <w:r>
        <w:rPr>
          <w:szCs w:val="28"/>
        </w:rPr>
        <w:t>е</w:t>
      </w:r>
      <w:r w:rsidRPr="009C5AE7">
        <w:rPr>
          <w:szCs w:val="28"/>
        </w:rPr>
        <w:t xml:space="preserve"> и юридически</w:t>
      </w:r>
      <w:r>
        <w:rPr>
          <w:szCs w:val="28"/>
        </w:rPr>
        <w:t>е</w:t>
      </w:r>
      <w:r w:rsidRPr="009C5AE7">
        <w:rPr>
          <w:szCs w:val="28"/>
        </w:rPr>
        <w:t xml:space="preserve"> лиц</w:t>
      </w:r>
      <w:r>
        <w:rPr>
          <w:szCs w:val="28"/>
        </w:rPr>
        <w:t>а</w:t>
      </w:r>
      <w:r w:rsidRPr="009C5AE7">
        <w:rPr>
          <w:szCs w:val="28"/>
        </w:rPr>
        <w:t>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991734" w:rsidRDefault="00991734" w:rsidP="00CE776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 (далее - МФЦ) - 353740, ст. Ленинградская, ул. Красная, 136А</w:t>
      </w:r>
    </w:p>
    <w:p w:rsidR="00991734" w:rsidRDefault="00991734" w:rsidP="00CE7761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528"/>
      </w:tblGrid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Pr="006635C8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Pr="00736E99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991734" w:rsidRDefault="00991734" w:rsidP="00E50F5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Отдел информационного обеспечения и планирования градостроител</w:t>
      </w:r>
      <w:r>
        <w:rPr>
          <w:szCs w:val="28"/>
        </w:rPr>
        <w:t>ь</w:t>
      </w:r>
      <w:r>
        <w:rPr>
          <w:szCs w:val="28"/>
        </w:rPr>
        <w:t>ной деятельности управления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- 353740, ст. Лени</w:t>
      </w:r>
      <w:r>
        <w:rPr>
          <w:szCs w:val="28"/>
        </w:rPr>
        <w:t>н</w:t>
      </w:r>
      <w:r>
        <w:rPr>
          <w:szCs w:val="28"/>
        </w:rPr>
        <w:t>градская, ул. Красноармейская, 17</w:t>
      </w:r>
    </w:p>
    <w:p w:rsidR="00991734" w:rsidRDefault="00991734" w:rsidP="00E50F51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528"/>
      </w:tblGrid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Pr="00E7209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Pr="00E7209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Pr="00E72094" w:rsidRDefault="00991734" w:rsidP="00E72094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991734" w:rsidTr="00F459B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734" w:rsidRDefault="00991734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991734" w:rsidRDefault="00991734" w:rsidP="00F459BC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F459BC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</w:t>
      </w:r>
      <w:r w:rsidRPr="00E72094">
        <w:rPr>
          <w:szCs w:val="28"/>
        </w:rPr>
        <w:t xml:space="preserve"> </w:t>
      </w:r>
      <w:r>
        <w:rPr>
          <w:szCs w:val="28"/>
        </w:rPr>
        <w:t>отделе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район:</w:t>
      </w:r>
    </w:p>
    <w:p w:rsidR="00991734" w:rsidRDefault="00991734" w:rsidP="00F459BC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tbl>
      <w:tblPr>
        <w:tblpPr w:leftFromText="180" w:rightFromText="180" w:vertAnchor="text" w:horzAnchor="margin" w:tblpY="190"/>
        <w:tblW w:w="9606" w:type="dxa"/>
        <w:tblCellMar>
          <w:left w:w="0" w:type="dxa"/>
          <w:right w:w="0" w:type="dxa"/>
        </w:tblCellMar>
        <w:tblLook w:val="00A0"/>
      </w:tblPr>
      <w:tblGrid>
        <w:gridCol w:w="1908"/>
        <w:gridCol w:w="7698"/>
      </w:tblGrid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 День недели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Время приема граждан</w:t>
            </w:r>
          </w:p>
        </w:tc>
      </w:tr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Понедельник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8-00  -  17-00</w:t>
            </w:r>
          </w:p>
        </w:tc>
      </w:tr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Вторник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8-00  -  17-00</w:t>
            </w:r>
          </w:p>
        </w:tc>
      </w:tr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Среда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8-00  -  17-00</w:t>
            </w:r>
          </w:p>
        </w:tc>
      </w:tr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Четверг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-</w:t>
            </w:r>
          </w:p>
        </w:tc>
      </w:tr>
      <w:tr w:rsidR="00991734" w:rsidRPr="00891CE9" w:rsidTr="00F459B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Пятница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-</w:t>
            </w:r>
          </w:p>
        </w:tc>
      </w:tr>
    </w:tbl>
    <w:p w:rsidR="00991734" w:rsidRDefault="00991734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202"/>
        <w:tblW w:w="9606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345"/>
        <w:gridCol w:w="3325"/>
      </w:tblGrid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rPr>
                <w:szCs w:val="28"/>
              </w:rPr>
            </w:pPr>
            <w:r w:rsidRPr="00891CE9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rPr>
                <w:szCs w:val="28"/>
              </w:rPr>
            </w:pPr>
            <w:r w:rsidRPr="00891CE9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rPr>
                <w:szCs w:val="28"/>
              </w:rPr>
            </w:pPr>
            <w:r w:rsidRPr="00891CE9">
              <w:rPr>
                <w:szCs w:val="28"/>
              </w:rPr>
              <w:t>Время выдачи запрашиваемых документов (м</w:t>
            </w:r>
            <w:r w:rsidRPr="00891CE9">
              <w:rPr>
                <w:szCs w:val="28"/>
              </w:rPr>
              <w:t>о</w:t>
            </w:r>
            <w:r w:rsidRPr="00891CE9">
              <w:rPr>
                <w:szCs w:val="28"/>
              </w:rPr>
              <w:t>тивированных отказов) заявит</w:t>
            </w:r>
            <w:r w:rsidRPr="00891CE9">
              <w:rPr>
                <w:szCs w:val="28"/>
              </w:rPr>
              <w:t>е</w:t>
            </w:r>
            <w:r w:rsidRPr="00891CE9">
              <w:rPr>
                <w:szCs w:val="28"/>
              </w:rPr>
              <w:t>лям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rPr>
                <w:szCs w:val="28"/>
              </w:rPr>
            </w:pPr>
            <w:r w:rsidRPr="00891CE9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 8-00 до 16-00</w:t>
            </w:r>
          </w:p>
        </w:tc>
      </w:tr>
      <w:tr w:rsidR="00991734" w:rsidRPr="00891CE9" w:rsidTr="00F459BC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суббота</w:t>
            </w:r>
          </w:p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>воскресенье</w:t>
            </w:r>
          </w:p>
        </w:tc>
        <w:tc>
          <w:tcPr>
            <w:tcW w:w="7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 xml:space="preserve">                 С 8-00 до 13-00, без перерыва </w:t>
            </w:r>
          </w:p>
          <w:p w:rsidR="00991734" w:rsidRPr="00891CE9" w:rsidRDefault="00991734" w:rsidP="00CE7761">
            <w:pPr>
              <w:jc w:val="both"/>
              <w:rPr>
                <w:szCs w:val="28"/>
              </w:rPr>
            </w:pPr>
            <w:r w:rsidRPr="00891CE9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отделе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7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отделе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район.</w:t>
      </w:r>
    </w:p>
    <w:p w:rsidR="00991734" w:rsidRDefault="00991734" w:rsidP="00065922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991734" w:rsidRPr="0048623F" w:rsidRDefault="00991734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>Информационный стенд размещается при входе в помещени</w:t>
      </w:r>
      <w:r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991734" w:rsidRPr="0048623F" w:rsidRDefault="00991734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991734" w:rsidRPr="0048623F" w:rsidRDefault="00991734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991734" w:rsidRPr="0048623F" w:rsidRDefault="0099173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991734" w:rsidRPr="0048623F" w:rsidRDefault="0099173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991734" w:rsidRPr="0048623F" w:rsidRDefault="00991734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991734" w:rsidRPr="0048623F" w:rsidRDefault="00991734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991734" w:rsidRPr="0048623F" w:rsidRDefault="00991734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991734" w:rsidRDefault="00991734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991734" w:rsidRPr="0048623F" w:rsidRDefault="00991734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991734" w:rsidRPr="0048623F" w:rsidRDefault="00991734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991734" w:rsidRPr="0048623F" w:rsidRDefault="00991734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91734" w:rsidRPr="0048623F" w:rsidRDefault="0099173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991734" w:rsidRPr="0048623F" w:rsidRDefault="0099173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991734" w:rsidRPr="0048623F" w:rsidRDefault="0099173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991734" w:rsidRPr="0048623F" w:rsidRDefault="00991734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991734" w:rsidRDefault="00991734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6E41E1">
        <w:rPr>
          <w:szCs w:val="28"/>
        </w:rPr>
        <w:t>«Предоставление сведений, содержащихся в информационной системе обеспечения градостроительной деятельности»</w:t>
      </w:r>
      <w:r>
        <w:rPr>
          <w:szCs w:val="28"/>
        </w:rPr>
        <w:t>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отделом информационного обеспечения и планирования градостроительной деятельности управления а</w:t>
      </w:r>
      <w:r>
        <w:rPr>
          <w:szCs w:val="28"/>
        </w:rPr>
        <w:t>р</w:t>
      </w:r>
      <w:r>
        <w:rPr>
          <w:szCs w:val="28"/>
        </w:rPr>
        <w:t xml:space="preserve">хитектуры и градостроительства администрации муниципального образования Ленинградский район (ответственный исполнитель) при участии </w:t>
      </w:r>
      <w:r w:rsidRPr="00B56817">
        <w:rPr>
          <w:szCs w:val="28"/>
        </w:rPr>
        <w:t>УФК по Кра</w:t>
      </w:r>
      <w:r w:rsidRPr="00B56817">
        <w:rPr>
          <w:szCs w:val="28"/>
        </w:rPr>
        <w:t>с</w:t>
      </w:r>
      <w:r w:rsidRPr="00B56817">
        <w:rPr>
          <w:szCs w:val="28"/>
        </w:rPr>
        <w:t>нодарскому краю</w:t>
      </w:r>
      <w:r>
        <w:rPr>
          <w:szCs w:val="28"/>
        </w:rPr>
        <w:t xml:space="preserve"> (участник).</w:t>
      </w:r>
    </w:p>
    <w:p w:rsidR="00991734" w:rsidRDefault="00991734" w:rsidP="00B56817">
      <w:pPr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«</w:t>
      </w:r>
      <w:r w:rsidRPr="00B56817">
        <w:rPr>
          <w:szCs w:val="28"/>
        </w:rPr>
        <w:t>Предоставление сведений, с</w:t>
      </w:r>
      <w:r>
        <w:rPr>
          <w:szCs w:val="28"/>
        </w:rPr>
        <w:t>о</w:t>
      </w:r>
      <w:r w:rsidRPr="00B56817">
        <w:rPr>
          <w:szCs w:val="28"/>
        </w:rPr>
        <w:t>держащихся в информационной системе обеспечения градостроительной деятельности</w:t>
      </w:r>
      <w:r>
        <w:rPr>
          <w:szCs w:val="28"/>
        </w:rPr>
        <w:t xml:space="preserve"> администрации муниципального образования Ленинградский район взаимодействует с:</w:t>
      </w:r>
    </w:p>
    <w:p w:rsidR="00991734" w:rsidRDefault="00991734" w:rsidP="00B56817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56817">
        <w:rPr>
          <w:szCs w:val="28"/>
        </w:rPr>
        <w:t>УФК по Краснодарскому краю</w:t>
      </w:r>
      <w:r>
        <w:rPr>
          <w:szCs w:val="28"/>
        </w:rPr>
        <w:t>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991734" w:rsidRDefault="00991734" w:rsidP="00B56817">
      <w:pPr>
        <w:ind w:firstLine="840"/>
        <w:jc w:val="both"/>
        <w:rPr>
          <w:szCs w:val="28"/>
        </w:rPr>
      </w:pPr>
      <w:r>
        <w:rPr>
          <w:szCs w:val="28"/>
        </w:rPr>
        <w:t xml:space="preserve">Конечным результатом предоставления муниципальной услуги является </w:t>
      </w:r>
      <w:r w:rsidRPr="009C5AE7">
        <w:rPr>
          <w:szCs w:val="28"/>
        </w:rPr>
        <w:t>предоставление сведений о развитии территории, застройке территории, з</w:t>
      </w:r>
      <w:r w:rsidRPr="009C5AE7">
        <w:rPr>
          <w:szCs w:val="28"/>
        </w:rPr>
        <w:t>е</w:t>
      </w:r>
      <w:r w:rsidRPr="009C5AE7">
        <w:rPr>
          <w:szCs w:val="28"/>
        </w:rPr>
        <w:t>мельном участке, объекте капитального строительства, здании, сооруже</w:t>
      </w:r>
      <w:r>
        <w:rPr>
          <w:szCs w:val="28"/>
        </w:rPr>
        <w:t xml:space="preserve">нии, исходные данные на объект, </w:t>
      </w:r>
      <w:r w:rsidRPr="009C5AE7">
        <w:rPr>
          <w:szCs w:val="28"/>
        </w:rPr>
        <w:t xml:space="preserve">отказ в предоставлении </w:t>
      </w:r>
      <w:r>
        <w:rPr>
          <w:szCs w:val="28"/>
        </w:rPr>
        <w:t>м</w:t>
      </w:r>
      <w:r w:rsidRPr="009C5AE7">
        <w:rPr>
          <w:szCs w:val="28"/>
        </w:rPr>
        <w:t>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14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- Градостроительным кодексом Российской Федерации;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- Федеральным законом от 29 декабря 2004 г</w:t>
      </w:r>
      <w:r>
        <w:rPr>
          <w:szCs w:val="28"/>
        </w:rPr>
        <w:t>ода</w:t>
      </w:r>
      <w:r w:rsidRPr="009C5AE7">
        <w:rPr>
          <w:szCs w:val="28"/>
        </w:rPr>
        <w:t xml:space="preserve"> № 191-ФЗ «О введении в действие Градостроительного кодекса Российской Федерации»; </w:t>
      </w:r>
    </w:p>
    <w:p w:rsidR="00991734" w:rsidRPr="009C5AE7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- Постановлением Правительства Рос</w:t>
      </w:r>
      <w:r>
        <w:rPr>
          <w:szCs w:val="28"/>
        </w:rPr>
        <w:t xml:space="preserve">сийской Федерации от </w:t>
      </w:r>
      <w:r w:rsidRPr="009C5AE7">
        <w:rPr>
          <w:szCs w:val="28"/>
        </w:rPr>
        <w:t>9 июня 2006 г</w:t>
      </w:r>
      <w:r>
        <w:rPr>
          <w:szCs w:val="28"/>
        </w:rPr>
        <w:t>ода</w:t>
      </w:r>
      <w:r w:rsidRPr="009C5AE7">
        <w:rPr>
          <w:szCs w:val="28"/>
        </w:rPr>
        <w:t xml:space="preserve"> № 363 «Об информационном обеспечении градостроительной деятельн</w:t>
      </w:r>
      <w:r w:rsidRPr="009C5AE7">
        <w:rPr>
          <w:szCs w:val="28"/>
        </w:rPr>
        <w:t>о</w:t>
      </w:r>
      <w:r w:rsidRPr="009C5AE7">
        <w:rPr>
          <w:szCs w:val="28"/>
        </w:rPr>
        <w:t>сти»;</w:t>
      </w:r>
    </w:p>
    <w:p w:rsidR="00991734" w:rsidRPr="009C5AE7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 xml:space="preserve">- Приказом </w:t>
      </w:r>
      <w:r>
        <w:rPr>
          <w:szCs w:val="28"/>
        </w:rPr>
        <w:t>М</w:t>
      </w:r>
      <w:r w:rsidRPr="009C5AE7">
        <w:rPr>
          <w:szCs w:val="28"/>
        </w:rPr>
        <w:t>инистерства регионального развития Российской Федер</w:t>
      </w:r>
      <w:r w:rsidRPr="009C5AE7">
        <w:rPr>
          <w:szCs w:val="28"/>
        </w:rPr>
        <w:t>а</w:t>
      </w:r>
      <w:r w:rsidRPr="009C5AE7">
        <w:rPr>
          <w:szCs w:val="28"/>
        </w:rPr>
        <w:t>ции от 30 августа 2007 г</w:t>
      </w:r>
      <w:r>
        <w:rPr>
          <w:szCs w:val="28"/>
        </w:rPr>
        <w:t>ода</w:t>
      </w:r>
      <w:r w:rsidRPr="009C5AE7">
        <w:rPr>
          <w:szCs w:val="28"/>
        </w:rPr>
        <w:t xml:space="preserve"> № 85 «Об утверждении документов по ведению информационной системы обеспечения градостроительной деятельности»;</w:t>
      </w:r>
    </w:p>
    <w:p w:rsidR="00991734" w:rsidRPr="009C5AE7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 xml:space="preserve">- Приказом </w:t>
      </w:r>
      <w:r>
        <w:rPr>
          <w:szCs w:val="28"/>
        </w:rPr>
        <w:t>М</w:t>
      </w:r>
      <w:r w:rsidRPr="009C5AE7">
        <w:rPr>
          <w:szCs w:val="28"/>
        </w:rPr>
        <w:t>инистерства регионального развития Российской Федер</w:t>
      </w:r>
      <w:r w:rsidRPr="009C5AE7">
        <w:rPr>
          <w:szCs w:val="28"/>
        </w:rPr>
        <w:t>а</w:t>
      </w:r>
      <w:r w:rsidRPr="009C5AE7">
        <w:rPr>
          <w:szCs w:val="28"/>
        </w:rPr>
        <w:t>ции от 30 августа 2007 г</w:t>
      </w:r>
      <w:r>
        <w:rPr>
          <w:szCs w:val="28"/>
        </w:rPr>
        <w:t>ода</w:t>
      </w:r>
      <w:r w:rsidRPr="009C5AE7">
        <w:rPr>
          <w:szCs w:val="28"/>
        </w:rPr>
        <w:t xml:space="preserve"> № 86 «Об утверждении Порядка инвентаризации и передачи в информационные системы обеспечения градостроительной деятел</w:t>
      </w:r>
      <w:r w:rsidRPr="009C5AE7">
        <w:rPr>
          <w:szCs w:val="28"/>
        </w:rPr>
        <w:t>ь</w:t>
      </w:r>
      <w:r w:rsidRPr="009C5AE7">
        <w:rPr>
          <w:szCs w:val="28"/>
        </w:rPr>
        <w:t xml:space="preserve">ности органов местного самоуправления сведений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 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 xml:space="preserve">- Приказом </w:t>
      </w:r>
      <w:r>
        <w:rPr>
          <w:szCs w:val="28"/>
        </w:rPr>
        <w:t>М</w:t>
      </w:r>
      <w:r w:rsidRPr="009C5AE7">
        <w:rPr>
          <w:szCs w:val="28"/>
        </w:rPr>
        <w:t>инистерства экономического развития и торговли Росси</w:t>
      </w:r>
      <w:r w:rsidRPr="009C5AE7">
        <w:rPr>
          <w:szCs w:val="28"/>
        </w:rPr>
        <w:t>й</w:t>
      </w:r>
      <w:r w:rsidRPr="009C5AE7">
        <w:rPr>
          <w:szCs w:val="28"/>
        </w:rPr>
        <w:t>ской Федерации от 26 февраля 2007 г</w:t>
      </w:r>
      <w:r>
        <w:rPr>
          <w:szCs w:val="28"/>
        </w:rPr>
        <w:t>ода</w:t>
      </w:r>
      <w:r w:rsidRPr="009C5AE7">
        <w:rPr>
          <w:szCs w:val="28"/>
        </w:rPr>
        <w:t xml:space="preserve"> № 57 «Об утверждении методики о</w:t>
      </w:r>
      <w:r w:rsidRPr="009C5AE7">
        <w:rPr>
          <w:szCs w:val="28"/>
        </w:rPr>
        <w:t>п</w:t>
      </w:r>
      <w:r w:rsidRPr="009C5AE7">
        <w:rPr>
          <w:szCs w:val="28"/>
        </w:rPr>
        <w:t>ределения размера платы за предоставление сведений, содержащихся в инфо</w:t>
      </w:r>
      <w:r w:rsidRPr="009C5AE7">
        <w:rPr>
          <w:szCs w:val="28"/>
        </w:rPr>
        <w:t>р</w:t>
      </w:r>
      <w:r w:rsidRPr="009C5AE7">
        <w:rPr>
          <w:szCs w:val="28"/>
        </w:rPr>
        <w:t xml:space="preserve">мационной системе обеспечения </w:t>
      </w:r>
      <w:r>
        <w:rPr>
          <w:szCs w:val="28"/>
        </w:rPr>
        <w:t>градостроительной деятельности».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8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</w:t>
      </w:r>
      <w:r w:rsidRPr="009C5AE7">
        <w:rPr>
          <w:szCs w:val="28"/>
        </w:rPr>
        <w:t>предоставлени</w:t>
      </w:r>
      <w:r>
        <w:rPr>
          <w:szCs w:val="28"/>
        </w:rPr>
        <w:t>и</w:t>
      </w:r>
      <w:r w:rsidRPr="009C5AE7">
        <w:rPr>
          <w:szCs w:val="28"/>
        </w:rPr>
        <w:t xml:space="preserve"> сведений о развитии территории, застройке те</w:t>
      </w:r>
      <w:r w:rsidRPr="009C5AE7">
        <w:rPr>
          <w:szCs w:val="28"/>
        </w:rPr>
        <w:t>р</w:t>
      </w:r>
      <w:r w:rsidRPr="009C5AE7">
        <w:rPr>
          <w:szCs w:val="28"/>
        </w:rPr>
        <w:t>ритории, земельном участке, объекте капитального строительства, здании, с</w:t>
      </w:r>
      <w:r w:rsidRPr="009C5AE7">
        <w:rPr>
          <w:szCs w:val="28"/>
        </w:rPr>
        <w:t>о</w:t>
      </w:r>
      <w:r w:rsidRPr="009C5AE7">
        <w:rPr>
          <w:szCs w:val="28"/>
        </w:rPr>
        <w:t>оружении, исходные данные на объект</w:t>
      </w:r>
      <w:r>
        <w:rPr>
          <w:szCs w:val="28"/>
        </w:rPr>
        <w:t>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</w:t>
      </w:r>
      <w:r w:rsidRPr="00B56817">
        <w:rPr>
          <w:szCs w:val="28"/>
        </w:rPr>
        <w:t xml:space="preserve"> </w:t>
      </w:r>
      <w:r>
        <w:rPr>
          <w:szCs w:val="28"/>
        </w:rPr>
        <w:t>в отделе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 xml:space="preserve">страции муниципального образования Ленинградский район; </w:t>
      </w:r>
    </w:p>
    <w:p w:rsidR="00991734" w:rsidRDefault="0099173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991734" w:rsidRPr="002C463A" w:rsidRDefault="0099173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991734" w:rsidRPr="002C463A" w:rsidRDefault="0099173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991734" w:rsidRPr="002C463A" w:rsidRDefault="00991734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991734" w:rsidRPr="002C463A" w:rsidRDefault="00991734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991734" w:rsidRDefault="00991734" w:rsidP="00B56817">
      <w:pPr>
        <w:ind w:firstLine="840"/>
        <w:jc w:val="both"/>
        <w:rPr>
          <w:szCs w:val="28"/>
        </w:rPr>
      </w:pPr>
      <w:r>
        <w:rPr>
          <w:szCs w:val="28"/>
        </w:rPr>
        <w:t xml:space="preserve">1) </w:t>
      </w:r>
      <w:r w:rsidRPr="009C5AE7">
        <w:rPr>
          <w:szCs w:val="28"/>
        </w:rPr>
        <w:t>Заявление (запрос) о предоставлении сведений</w:t>
      </w:r>
      <w:r>
        <w:rPr>
          <w:szCs w:val="28"/>
        </w:rPr>
        <w:t>;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2</w:t>
      </w:r>
      <w:r>
        <w:rPr>
          <w:szCs w:val="28"/>
        </w:rPr>
        <w:t>)</w:t>
      </w:r>
      <w:r w:rsidRPr="009C5AE7">
        <w:rPr>
          <w:szCs w:val="28"/>
        </w:rPr>
        <w:t xml:space="preserve"> Документы, удостоверяющие личность гражданина: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- паспорт гражданина Российской Федерации (для граждан Российской Федерации старше 14 лет, проживающих на территории Российской Федер</w:t>
      </w:r>
      <w:r w:rsidRPr="009C5AE7">
        <w:rPr>
          <w:szCs w:val="28"/>
        </w:rPr>
        <w:t>а</w:t>
      </w:r>
      <w:r w:rsidRPr="009C5AE7">
        <w:rPr>
          <w:szCs w:val="28"/>
        </w:rPr>
        <w:t>ции);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- временное удостоверение личности гражданина Российской Федерации по форме №2П (для утративших паспорт граждан, а также для граждан, в о</w:t>
      </w:r>
      <w:r w:rsidRPr="009C5AE7">
        <w:rPr>
          <w:szCs w:val="28"/>
        </w:rPr>
        <w:t>т</w:t>
      </w:r>
      <w:r w:rsidRPr="009C5AE7">
        <w:rPr>
          <w:szCs w:val="28"/>
        </w:rPr>
        <w:t>ношении которых до выдачи паспорта проводится дополнительная проверка);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 xml:space="preserve">- удостоверение личности или военный билет военнослужащего; 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3. Учредительные документы (для юридического лица)</w:t>
      </w:r>
      <w:r>
        <w:rPr>
          <w:szCs w:val="28"/>
        </w:rPr>
        <w:t>;</w:t>
      </w:r>
    </w:p>
    <w:p w:rsidR="00991734" w:rsidRDefault="00991734" w:rsidP="00B56817">
      <w:pPr>
        <w:ind w:firstLine="840"/>
        <w:jc w:val="both"/>
        <w:rPr>
          <w:szCs w:val="28"/>
        </w:rPr>
      </w:pPr>
      <w:r w:rsidRPr="009C5AE7">
        <w:rPr>
          <w:szCs w:val="28"/>
        </w:rPr>
        <w:t>4. Доверенность, подтверждающая полномочия представителя.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специал</w:t>
      </w:r>
      <w:r>
        <w:rPr>
          <w:szCs w:val="28"/>
        </w:rPr>
        <w:t>и</w:t>
      </w:r>
      <w:r>
        <w:rPr>
          <w:szCs w:val="28"/>
        </w:rPr>
        <w:t>ста отдела информационного обеспечения и планирования градостроительной деятельности управления архитектуры и градостроительства администрации муниципального образования Ленинградский район.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</w:t>
      </w:r>
      <w:r w:rsidRPr="00C80F2E">
        <w:rPr>
          <w:szCs w:val="28"/>
        </w:rPr>
        <w:t xml:space="preserve"> </w:t>
      </w:r>
      <w:r>
        <w:rPr>
          <w:szCs w:val="28"/>
        </w:rPr>
        <w:t>отдел информационного обеспечения и планирования град</w:t>
      </w:r>
      <w:r>
        <w:rPr>
          <w:szCs w:val="28"/>
        </w:rPr>
        <w:t>о</w:t>
      </w:r>
      <w:r>
        <w:rPr>
          <w:szCs w:val="28"/>
        </w:rPr>
        <w:t>строительной деятельности управления архитектуры и градостроительства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не вправе требовать от заявителя: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</w:t>
      </w:r>
      <w:r>
        <w:rPr>
          <w:szCs w:val="28"/>
        </w:rPr>
        <w:t>а</w:t>
      </w:r>
      <w:r>
        <w:rPr>
          <w:szCs w:val="28"/>
        </w:rPr>
        <w:t>вовыми актами субъектов Российской Федерации, муниципальными правовыми актами.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991734" w:rsidRPr="00CD05AA" w:rsidRDefault="00991734" w:rsidP="00D734A7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</w:t>
      </w:r>
      <w:r>
        <w:rPr>
          <w:szCs w:val="28"/>
        </w:rPr>
        <w:t>.</w:t>
      </w:r>
    </w:p>
    <w:p w:rsidR="00991734" w:rsidRDefault="00991734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991734" w:rsidRPr="00CD05AA" w:rsidRDefault="00991734" w:rsidP="00D734A7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991734" w:rsidRDefault="00991734" w:rsidP="00D734A7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-представление документов в ненадлежащий орган.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</w:t>
      </w:r>
      <w:r w:rsidRPr="00D734A7">
        <w:rPr>
          <w:szCs w:val="28"/>
        </w:rPr>
        <w:t xml:space="preserve"> </w:t>
      </w:r>
      <w:r>
        <w:rPr>
          <w:szCs w:val="28"/>
        </w:rPr>
        <w:t>отдел информационного обеспечения и планирования град</w:t>
      </w:r>
      <w:r>
        <w:rPr>
          <w:szCs w:val="28"/>
        </w:rPr>
        <w:t>о</w:t>
      </w:r>
      <w:r>
        <w:rPr>
          <w:szCs w:val="28"/>
        </w:rPr>
        <w:t>строительной деятельности управления архитектуры и градостроительства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в течение трех кале</w:t>
      </w:r>
      <w:r>
        <w:rPr>
          <w:szCs w:val="28"/>
        </w:rPr>
        <w:t>н</w:t>
      </w:r>
      <w:r>
        <w:rPr>
          <w:szCs w:val="28"/>
        </w:rPr>
        <w:t>дарных дней с момента выявления направляет письменное обоснованное реш</w:t>
      </w:r>
      <w:r>
        <w:rPr>
          <w:szCs w:val="28"/>
        </w:rPr>
        <w:t>е</w:t>
      </w:r>
      <w:r>
        <w:rPr>
          <w:szCs w:val="28"/>
        </w:rPr>
        <w:t>ние об отказе на имя заявителя или в МФЦ (в случае обращения заявителя в МФЦ).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платно.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991734" w:rsidRDefault="00991734" w:rsidP="00B5519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991734" w:rsidRDefault="00991734" w:rsidP="00B5519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отдел информационного обеспечения и планирования градостроительной деятельности управления архитектуры и градостроительс</w:t>
      </w:r>
      <w:r>
        <w:rPr>
          <w:szCs w:val="28"/>
        </w:rPr>
        <w:t>т</w:t>
      </w:r>
      <w:r>
        <w:rPr>
          <w:szCs w:val="28"/>
        </w:rPr>
        <w:t>ва администрации муниципального образования Ленинградский район заявл</w:t>
      </w:r>
      <w:r>
        <w:rPr>
          <w:szCs w:val="28"/>
        </w:rPr>
        <w:t>е</w:t>
      </w:r>
      <w:r>
        <w:rPr>
          <w:szCs w:val="28"/>
        </w:rPr>
        <w:t>ния и прилагаемых к нему документов на оказание муниципальной услуги;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прием заявления (запроса);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рассмотрение заявления;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принятие решения о возможности предоставления Муниципальной у</w:t>
      </w:r>
      <w:r w:rsidRPr="009C5AE7">
        <w:rPr>
          <w:szCs w:val="28"/>
        </w:rPr>
        <w:t>с</w:t>
      </w:r>
      <w:r w:rsidRPr="009C5AE7">
        <w:rPr>
          <w:szCs w:val="28"/>
        </w:rPr>
        <w:t>луги;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поиск необходимых сведений;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формирование и оформление предоставляемых материалов;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регистрация предоставляемых сведений;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выдача </w:t>
      </w:r>
      <w:r w:rsidRPr="009C5AE7">
        <w:rPr>
          <w:szCs w:val="28"/>
        </w:rPr>
        <w:t>материалов</w:t>
      </w:r>
      <w:r>
        <w:rPr>
          <w:szCs w:val="28"/>
        </w:rPr>
        <w:t xml:space="preserve"> МФЦ или  отделом информационного обеспечения и планирования градостроительной деятельности управления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(указать результат предоставления услуги).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отдел информац</w:t>
      </w:r>
      <w:r>
        <w:rPr>
          <w:szCs w:val="28"/>
        </w:rPr>
        <w:t>и</w:t>
      </w:r>
      <w:r>
        <w:rPr>
          <w:szCs w:val="28"/>
        </w:rPr>
        <w:t>онного обеспечения и планирования градостроительной деятельности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 формирует и направляет межведомственные з</w:t>
      </w:r>
      <w:r>
        <w:rPr>
          <w:szCs w:val="28"/>
        </w:rPr>
        <w:t>а</w:t>
      </w:r>
      <w:r>
        <w:rPr>
          <w:szCs w:val="28"/>
        </w:rPr>
        <w:t>просы в следующие органы (организации), участвующие в предоставлении м</w:t>
      </w:r>
      <w:r>
        <w:rPr>
          <w:szCs w:val="28"/>
        </w:rPr>
        <w:t>у</w:t>
      </w:r>
      <w:r>
        <w:rPr>
          <w:szCs w:val="28"/>
        </w:rPr>
        <w:t>ниципальной услуги:</w:t>
      </w:r>
    </w:p>
    <w:p w:rsidR="00991734" w:rsidRDefault="00991734" w:rsidP="00530F6A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</w:t>
      </w:r>
      <w:r w:rsidRPr="00530F6A">
        <w:rPr>
          <w:szCs w:val="28"/>
        </w:rPr>
        <w:t>УФК по Краснодарскому краю</w:t>
      </w:r>
      <w:r>
        <w:rPr>
          <w:szCs w:val="28"/>
        </w:rPr>
        <w:t>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отдел информационного обеспечения и планирования градостроительной деятельности управления а</w:t>
      </w:r>
      <w:r>
        <w:rPr>
          <w:szCs w:val="28"/>
        </w:rPr>
        <w:t>р</w:t>
      </w:r>
      <w:r>
        <w:rPr>
          <w:szCs w:val="28"/>
        </w:rPr>
        <w:t>хитектуры и градостроительства администрации муниципального образования Ленинградский район необходимы следующие документы и информация, нах</w:t>
      </w:r>
      <w:r>
        <w:rPr>
          <w:szCs w:val="28"/>
        </w:rPr>
        <w:t>о</w:t>
      </w:r>
      <w:r>
        <w:rPr>
          <w:szCs w:val="28"/>
        </w:rPr>
        <w:t>дящиеся в иных органах и организациях:</w:t>
      </w:r>
    </w:p>
    <w:p w:rsidR="00991734" w:rsidRDefault="0099173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30F6A">
        <w:rPr>
          <w:szCs w:val="28"/>
        </w:rPr>
        <w:t>сведения подтверждающие информацию об оплате</w:t>
      </w:r>
      <w:r>
        <w:rPr>
          <w:szCs w:val="28"/>
        </w:rPr>
        <w:t>.</w:t>
      </w:r>
    </w:p>
    <w:p w:rsidR="00991734" w:rsidRDefault="0099173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991734" w:rsidRDefault="00991734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</w:t>
      </w:r>
      <w:r w:rsidRPr="00530F6A">
        <w:rPr>
          <w:szCs w:val="28"/>
        </w:rPr>
        <w:t xml:space="preserve"> </w:t>
      </w:r>
      <w:r>
        <w:rPr>
          <w:szCs w:val="28"/>
        </w:rPr>
        <w:t>отдел информационного обеспечения и планирования градостроительной де</w:t>
      </w:r>
      <w:r>
        <w:rPr>
          <w:szCs w:val="28"/>
        </w:rPr>
        <w:t>я</w:t>
      </w:r>
      <w:r>
        <w:rPr>
          <w:szCs w:val="28"/>
        </w:rPr>
        <w:t>тельности управления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образования и сообщает сп</w:t>
      </w:r>
      <w:r>
        <w:rPr>
          <w:szCs w:val="28"/>
        </w:rPr>
        <w:t>е</w:t>
      </w:r>
      <w:r>
        <w:rPr>
          <w:szCs w:val="28"/>
        </w:rPr>
        <w:t>циалисту свои имя и фамилию, а также излагает суть вопроса.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отдела информационного обеспечения и планирования градостроительной деятельности управления архитектуры и гр</w:t>
      </w:r>
      <w:r>
        <w:rPr>
          <w:szCs w:val="28"/>
        </w:rPr>
        <w:t>а</w:t>
      </w:r>
      <w:r>
        <w:rPr>
          <w:szCs w:val="28"/>
        </w:rPr>
        <w:t>достроительства администрации муниципального образования Ленинградский район, уполномоченный на консультирование граждан (далее - ответственный специалист).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"с подлинником сверено"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"с подлинником сверено"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9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10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1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991734" w:rsidRDefault="00991734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991734" w:rsidRDefault="00991734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991734" w:rsidRDefault="00991734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991734" w:rsidRDefault="00991734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отдел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отдела информационного обеспечения и планирования градостроительной деятельности управления архитектуры и градостроительс</w:t>
      </w:r>
      <w:r>
        <w:rPr>
          <w:szCs w:val="28"/>
        </w:rPr>
        <w:t>т</w:t>
      </w:r>
      <w:r>
        <w:rPr>
          <w:szCs w:val="28"/>
        </w:rPr>
        <w:t>ва администрации муниципального образования Ленинградский район передает полученный пакет документов специалисту, уполномоченному на производство по заявлению.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2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3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 xml:space="preserve">- </w:t>
      </w:r>
      <w:r w:rsidRPr="009C5AE7">
        <w:rPr>
          <w:szCs w:val="28"/>
        </w:rPr>
        <w:t>рассматр</w:t>
      </w:r>
      <w:r>
        <w:rPr>
          <w:szCs w:val="28"/>
        </w:rPr>
        <w:t>ивает</w:t>
      </w:r>
      <w:r w:rsidRPr="009C5AE7">
        <w:rPr>
          <w:szCs w:val="28"/>
        </w:rPr>
        <w:t xml:space="preserve"> заявлени</w:t>
      </w:r>
      <w:r>
        <w:rPr>
          <w:szCs w:val="28"/>
        </w:rPr>
        <w:t>е</w:t>
      </w:r>
      <w:r w:rsidRPr="009C5AE7">
        <w:rPr>
          <w:szCs w:val="28"/>
        </w:rPr>
        <w:t>;</w:t>
      </w:r>
    </w:p>
    <w:p w:rsidR="00991734" w:rsidRDefault="00991734" w:rsidP="00530F6A">
      <w:pPr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9C5AE7">
        <w:rPr>
          <w:szCs w:val="28"/>
        </w:rPr>
        <w:t>прин</w:t>
      </w:r>
      <w:r>
        <w:rPr>
          <w:szCs w:val="28"/>
        </w:rPr>
        <w:t>имает</w:t>
      </w:r>
      <w:r w:rsidRPr="009C5AE7">
        <w:rPr>
          <w:szCs w:val="28"/>
        </w:rPr>
        <w:t xml:space="preserve"> решени</w:t>
      </w:r>
      <w:r>
        <w:rPr>
          <w:szCs w:val="28"/>
        </w:rPr>
        <w:t>е</w:t>
      </w:r>
      <w:r w:rsidRPr="009C5AE7">
        <w:rPr>
          <w:szCs w:val="28"/>
        </w:rPr>
        <w:t xml:space="preserve"> о возможности предоставления </w:t>
      </w:r>
      <w:r>
        <w:rPr>
          <w:szCs w:val="28"/>
        </w:rPr>
        <w:t>м</w:t>
      </w:r>
      <w:r w:rsidRPr="009C5AE7">
        <w:rPr>
          <w:szCs w:val="28"/>
        </w:rPr>
        <w:t>униципальной услуги;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поиск необходимых сведений;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формир</w:t>
      </w:r>
      <w:r>
        <w:rPr>
          <w:szCs w:val="28"/>
        </w:rPr>
        <w:t>ует</w:t>
      </w:r>
      <w:r w:rsidRPr="009C5AE7">
        <w:rPr>
          <w:szCs w:val="28"/>
        </w:rPr>
        <w:t xml:space="preserve"> и оформл</w:t>
      </w:r>
      <w:r>
        <w:rPr>
          <w:szCs w:val="28"/>
        </w:rPr>
        <w:t>яет</w:t>
      </w:r>
      <w:r w:rsidRPr="009C5AE7">
        <w:rPr>
          <w:szCs w:val="28"/>
        </w:rPr>
        <w:t xml:space="preserve"> материал</w:t>
      </w:r>
      <w:r>
        <w:rPr>
          <w:szCs w:val="28"/>
        </w:rPr>
        <w:t>ы</w:t>
      </w:r>
      <w:r w:rsidRPr="009C5AE7">
        <w:rPr>
          <w:szCs w:val="28"/>
        </w:rPr>
        <w:t>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регистр</w:t>
      </w:r>
      <w:r>
        <w:rPr>
          <w:szCs w:val="28"/>
        </w:rPr>
        <w:t>ирует</w:t>
      </w:r>
      <w:r w:rsidRPr="009C5AE7">
        <w:rPr>
          <w:szCs w:val="28"/>
        </w:rPr>
        <w:t xml:space="preserve"> сведени</w:t>
      </w:r>
      <w:r>
        <w:rPr>
          <w:szCs w:val="28"/>
        </w:rPr>
        <w:t>я</w:t>
      </w:r>
      <w:r w:rsidRPr="009C5AE7">
        <w:rPr>
          <w:szCs w:val="28"/>
        </w:rPr>
        <w:t>;</w:t>
      </w:r>
    </w:p>
    <w:p w:rsidR="00991734" w:rsidRDefault="00991734" w:rsidP="00530F6A">
      <w:pPr>
        <w:ind w:firstLine="840"/>
        <w:jc w:val="both"/>
        <w:rPr>
          <w:szCs w:val="28"/>
        </w:rPr>
      </w:pPr>
      <w:r>
        <w:rPr>
          <w:szCs w:val="28"/>
        </w:rPr>
        <w:t>-</w:t>
      </w:r>
      <w:r w:rsidRPr="009C5AE7">
        <w:rPr>
          <w:szCs w:val="28"/>
        </w:rPr>
        <w:t xml:space="preserve"> выд</w:t>
      </w:r>
      <w:r>
        <w:rPr>
          <w:szCs w:val="28"/>
        </w:rPr>
        <w:t>ает</w:t>
      </w:r>
      <w:r w:rsidRPr="009C5AE7">
        <w:rPr>
          <w:szCs w:val="28"/>
        </w:rPr>
        <w:t xml:space="preserve"> материал</w:t>
      </w:r>
      <w:r>
        <w:rPr>
          <w:szCs w:val="28"/>
        </w:rPr>
        <w:t>ы</w:t>
      </w:r>
      <w:r w:rsidRPr="009C5AE7">
        <w:rPr>
          <w:szCs w:val="28"/>
        </w:rPr>
        <w:t>.</w:t>
      </w:r>
    </w:p>
    <w:p w:rsidR="00991734" w:rsidRDefault="00991734" w:rsidP="00D676C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 14 дней.</w:t>
      </w:r>
    </w:p>
    <w:p w:rsidR="00991734" w:rsidRDefault="0099173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991734" w:rsidRDefault="0099173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991734" w:rsidRDefault="00991734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991734" w:rsidRDefault="00991734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отдел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 xml:space="preserve">страции муниципального образования Ленинградский район </w:t>
      </w:r>
      <w:r w:rsidRPr="002C463A">
        <w:rPr>
          <w:szCs w:val="28"/>
        </w:rPr>
        <w:t>или Многофун</w:t>
      </w:r>
      <w:r w:rsidRPr="002C463A">
        <w:rPr>
          <w:szCs w:val="28"/>
        </w:rPr>
        <w:t>к</w:t>
      </w:r>
      <w:r w:rsidRPr="002C463A">
        <w:rPr>
          <w:szCs w:val="28"/>
        </w:rPr>
        <w:t>циональный центр.</w:t>
      </w:r>
    </w:p>
    <w:p w:rsidR="00991734" w:rsidRDefault="00991734" w:rsidP="007C2228">
      <w:pPr>
        <w:ind w:firstLine="900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отдела информационного обесп</w:t>
      </w:r>
      <w:r>
        <w:rPr>
          <w:szCs w:val="28"/>
        </w:rPr>
        <w:t>е</w:t>
      </w:r>
      <w:r>
        <w:rPr>
          <w:szCs w:val="28"/>
        </w:rPr>
        <w:t>чения и планирования градостроительной деятельности управления архитект</w:t>
      </w:r>
      <w:r>
        <w:rPr>
          <w:szCs w:val="28"/>
        </w:rPr>
        <w:t>у</w:t>
      </w:r>
      <w:r>
        <w:rPr>
          <w:szCs w:val="28"/>
        </w:rPr>
        <w:t>ры и градостроительства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>градский район, директором МФЦ.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отдела информационного обеспечения и планирования градостроительной деятельности управления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отделом информ</w:t>
      </w:r>
      <w:r>
        <w:rPr>
          <w:szCs w:val="28"/>
        </w:rPr>
        <w:t>а</w:t>
      </w:r>
      <w:r>
        <w:rPr>
          <w:szCs w:val="28"/>
        </w:rPr>
        <w:t>ционного обеспечения и планирования градостроительной деятельности упра</w:t>
      </w:r>
      <w:r>
        <w:rPr>
          <w:szCs w:val="28"/>
        </w:rPr>
        <w:t>в</w:t>
      </w:r>
      <w:r>
        <w:rPr>
          <w:szCs w:val="28"/>
        </w:rPr>
        <w:t>ления архитектуры и градостроительства администрации муниципального о</w:t>
      </w:r>
      <w:r>
        <w:rPr>
          <w:szCs w:val="28"/>
        </w:rPr>
        <w:t>б</w:t>
      </w:r>
      <w:r>
        <w:rPr>
          <w:szCs w:val="28"/>
        </w:rPr>
        <w:t>разования Ленинградский район в форме распоряжения.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отдела информационного обе</w:t>
      </w:r>
      <w:r>
        <w:rPr>
          <w:szCs w:val="28"/>
        </w:rPr>
        <w:t>с</w:t>
      </w:r>
      <w:r>
        <w:rPr>
          <w:szCs w:val="28"/>
        </w:rPr>
        <w:t>печения и планирования градостроительной деятельности управления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во взаимодействии с директором МФЦ.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Отдел информационного обеспечения и планирования градостро</w:t>
      </w:r>
      <w:r>
        <w:rPr>
          <w:szCs w:val="28"/>
        </w:rPr>
        <w:t>и</w:t>
      </w:r>
      <w:r>
        <w:rPr>
          <w:szCs w:val="28"/>
        </w:rPr>
        <w:t>тельной деятельности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и МФЦ могут пр</w:t>
      </w:r>
      <w:r>
        <w:rPr>
          <w:szCs w:val="28"/>
        </w:rPr>
        <w:t>о</w:t>
      </w:r>
      <w:r>
        <w:rPr>
          <w:szCs w:val="28"/>
        </w:rPr>
        <w:t>водить электронные опросы, анкетирование по вопросам удовлетворенности полнотой и качеством исполнения муниципальной услуги, соблюдения пол</w:t>
      </w:r>
      <w:r>
        <w:rPr>
          <w:szCs w:val="28"/>
        </w:rPr>
        <w:t>о</w:t>
      </w:r>
      <w:r>
        <w:rPr>
          <w:szCs w:val="28"/>
        </w:rPr>
        <w:t>жений настоящего Административного регламента, сроков и последовательн</w:t>
      </w:r>
      <w:r>
        <w:rPr>
          <w:szCs w:val="28"/>
        </w:rPr>
        <w:t>о</w:t>
      </w:r>
      <w:r>
        <w:rPr>
          <w:szCs w:val="28"/>
        </w:rPr>
        <w:t>сти действий (административных процедур), предусмотренных настоящим А</w:t>
      </w:r>
      <w:r>
        <w:rPr>
          <w:szCs w:val="28"/>
        </w:rPr>
        <w:t>д</w:t>
      </w:r>
      <w:r>
        <w:rPr>
          <w:szCs w:val="28"/>
        </w:rPr>
        <w:t>министративным регламентом.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991734" w:rsidRDefault="00991734" w:rsidP="00891CE9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991734" w:rsidRDefault="00991734" w:rsidP="00891CE9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991734" w:rsidRDefault="00991734" w:rsidP="00891CE9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991734" w:rsidRDefault="00991734" w:rsidP="00891CE9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991734" w:rsidRDefault="00991734" w:rsidP="00EE2CEE">
      <w:pPr>
        <w:autoSpaceDE w:val="0"/>
        <w:autoSpaceDN w:val="0"/>
        <w:adjustRightInd w:val="0"/>
        <w:jc w:val="both"/>
        <w:rPr>
          <w:szCs w:val="28"/>
        </w:rPr>
      </w:pP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991734" w:rsidRDefault="00991734" w:rsidP="00B5519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91734" w:rsidRDefault="00991734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И.М.Заболотний</w:t>
      </w: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Default="00991734" w:rsidP="00E50F51">
      <w:pPr>
        <w:ind w:firstLine="5400"/>
        <w:jc w:val="center"/>
        <w:rPr>
          <w:szCs w:val="28"/>
        </w:rPr>
      </w:pPr>
    </w:p>
    <w:p w:rsidR="00991734" w:rsidRPr="001B35A2" w:rsidRDefault="00991734" w:rsidP="00E50F51">
      <w:pPr>
        <w:ind w:firstLine="5400"/>
        <w:jc w:val="center"/>
        <w:rPr>
          <w:szCs w:val="28"/>
        </w:rPr>
      </w:pPr>
      <w:r w:rsidRPr="001B35A2">
        <w:rPr>
          <w:szCs w:val="28"/>
        </w:rPr>
        <w:t>ПРИЛОЖЕНИЕ № 1</w:t>
      </w:r>
    </w:p>
    <w:p w:rsidR="00991734" w:rsidRPr="001B35A2" w:rsidRDefault="00991734" w:rsidP="00E50F51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 </w:t>
      </w:r>
    </w:p>
    <w:p w:rsidR="00991734" w:rsidRPr="001B35A2" w:rsidRDefault="00991734" w:rsidP="00E50F51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991734" w:rsidRPr="001B35A2" w:rsidRDefault="00991734" w:rsidP="00E50F51">
      <w:pPr>
        <w:jc w:val="center"/>
        <w:rPr>
          <w:strike/>
          <w:szCs w:val="28"/>
        </w:rPr>
      </w:pPr>
      <w:r w:rsidRPr="001B35A2">
        <w:rPr>
          <w:szCs w:val="28"/>
        </w:rPr>
        <w:t xml:space="preserve">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</w:p>
    <w:p w:rsidR="00991734" w:rsidRPr="001B35A2" w:rsidRDefault="00991734" w:rsidP="00E50F51">
      <w:pPr>
        <w:jc w:val="center"/>
        <w:rPr>
          <w:szCs w:val="28"/>
        </w:rPr>
      </w:pP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991734" w:rsidRPr="00970615" w:rsidTr="00891CE9">
        <w:tc>
          <w:tcPr>
            <w:tcW w:w="589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991734" w:rsidRPr="003A6BCD" w:rsidRDefault="00991734" w:rsidP="00891CE9">
            <w:pPr>
              <w:pStyle w:val="BodyTextIndent2"/>
              <w:ind w:left="0"/>
              <w:rPr>
                <w:b w:val="0"/>
                <w:szCs w:val="28"/>
              </w:rPr>
            </w:pPr>
            <w:r w:rsidRPr="003A6BCD">
              <w:rPr>
                <w:b w:val="0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991734" w:rsidRPr="00970615" w:rsidRDefault="00991734" w:rsidP="00891CE9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991734" w:rsidRPr="00970615" w:rsidRDefault="00991734" w:rsidP="00891CE9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991734" w:rsidRPr="00970615" w:rsidTr="00891CE9">
        <w:tc>
          <w:tcPr>
            <w:tcW w:w="589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991734" w:rsidRPr="003A6BCD" w:rsidRDefault="00991734" w:rsidP="00891CE9">
            <w:pPr>
              <w:pStyle w:val="BodyTextIndent2"/>
              <w:ind w:left="0"/>
              <w:rPr>
                <w:b w:val="0"/>
                <w:szCs w:val="28"/>
              </w:rPr>
            </w:pPr>
            <w:r w:rsidRPr="003A6BCD">
              <w:rPr>
                <w:b w:val="0"/>
                <w:szCs w:val="28"/>
              </w:rPr>
              <w:t>Консультации, прием заявления и д</w:t>
            </w:r>
            <w:r w:rsidRPr="003A6BCD">
              <w:rPr>
                <w:b w:val="0"/>
                <w:szCs w:val="28"/>
              </w:rPr>
              <w:t>о</w:t>
            </w:r>
            <w:r w:rsidRPr="003A6BCD">
              <w:rPr>
                <w:b w:val="0"/>
                <w:szCs w:val="28"/>
              </w:rPr>
              <w:t xml:space="preserve">кументов, </w:t>
            </w:r>
          </w:p>
          <w:p w:rsidR="00991734" w:rsidRPr="003A6BCD" w:rsidRDefault="00991734" w:rsidP="00891CE9">
            <w:pPr>
              <w:pStyle w:val="BodyTextIndent2"/>
              <w:ind w:left="0"/>
              <w:rPr>
                <w:b w:val="0"/>
                <w:szCs w:val="28"/>
              </w:rPr>
            </w:pPr>
            <w:r w:rsidRPr="003A6BCD">
              <w:rPr>
                <w:b w:val="0"/>
                <w:szCs w:val="28"/>
              </w:rPr>
              <w:t>-управление архитектуры и градостро</w:t>
            </w:r>
            <w:r w:rsidRPr="003A6BCD">
              <w:rPr>
                <w:b w:val="0"/>
                <w:szCs w:val="28"/>
              </w:rPr>
              <w:t>и</w:t>
            </w:r>
            <w:r w:rsidRPr="003A6BCD">
              <w:rPr>
                <w:b w:val="0"/>
                <w:szCs w:val="28"/>
              </w:rPr>
              <w:t>тельства администрации муниципал</w:t>
            </w:r>
            <w:r w:rsidRPr="003A6BCD">
              <w:rPr>
                <w:b w:val="0"/>
                <w:szCs w:val="28"/>
              </w:rPr>
              <w:t>ь</w:t>
            </w:r>
            <w:r w:rsidRPr="003A6BCD">
              <w:rPr>
                <w:b w:val="0"/>
                <w:szCs w:val="28"/>
              </w:rPr>
              <w:t xml:space="preserve">ного </w:t>
            </w:r>
            <w:r w:rsidRPr="003A6BCD">
              <w:rPr>
                <w:b w:val="0"/>
                <w:bCs/>
                <w:szCs w:val="28"/>
              </w:rPr>
              <w:t>образования Ленинградский ра</w:t>
            </w:r>
            <w:r w:rsidRPr="003A6BCD">
              <w:rPr>
                <w:b w:val="0"/>
                <w:bCs/>
                <w:szCs w:val="28"/>
              </w:rPr>
              <w:t>й</w:t>
            </w:r>
            <w:r w:rsidRPr="003A6BCD">
              <w:rPr>
                <w:b w:val="0"/>
                <w:bCs/>
                <w:szCs w:val="28"/>
              </w:rPr>
              <w:t>он</w:t>
            </w:r>
            <w:r>
              <w:rPr>
                <w:b w:val="0"/>
                <w:bCs/>
                <w:szCs w:val="28"/>
              </w:rPr>
              <w:t>, отдел информационного обеспеч</w:t>
            </w:r>
            <w:r>
              <w:rPr>
                <w:b w:val="0"/>
                <w:bCs/>
                <w:szCs w:val="28"/>
              </w:rPr>
              <w:t>е</w:t>
            </w:r>
            <w:r>
              <w:rPr>
                <w:b w:val="0"/>
                <w:bCs/>
                <w:szCs w:val="28"/>
              </w:rPr>
              <w:t>ния и планирования градостроительной деятельности;</w:t>
            </w:r>
          </w:p>
        </w:tc>
        <w:tc>
          <w:tcPr>
            <w:tcW w:w="2760" w:type="dxa"/>
          </w:tcPr>
          <w:p w:rsidR="00991734" w:rsidRPr="00970615" w:rsidRDefault="00991734" w:rsidP="00891CE9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991734" w:rsidRPr="00970615" w:rsidTr="00891CE9">
        <w:tc>
          <w:tcPr>
            <w:tcW w:w="589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991734" w:rsidRPr="003A6BCD" w:rsidRDefault="00991734" w:rsidP="00891CE9">
            <w:pPr>
              <w:pStyle w:val="BodyTextIndent2"/>
              <w:ind w:left="0"/>
              <w:rPr>
                <w:b w:val="0"/>
                <w:szCs w:val="28"/>
              </w:rPr>
            </w:pPr>
            <w:r w:rsidRPr="003A6BCD">
              <w:rPr>
                <w:b w:val="0"/>
                <w:szCs w:val="28"/>
              </w:rPr>
              <w:t>Консультации, прием заявления и д</w:t>
            </w:r>
            <w:r w:rsidRPr="003A6BCD">
              <w:rPr>
                <w:b w:val="0"/>
                <w:szCs w:val="28"/>
              </w:rPr>
              <w:t>о</w:t>
            </w:r>
            <w:r w:rsidRPr="003A6BCD">
              <w:rPr>
                <w:b w:val="0"/>
                <w:szCs w:val="28"/>
              </w:rPr>
              <w:t xml:space="preserve">кументов, </w:t>
            </w:r>
          </w:p>
          <w:p w:rsidR="00991734" w:rsidRPr="003A6BCD" w:rsidRDefault="00991734" w:rsidP="00891CE9">
            <w:pPr>
              <w:pStyle w:val="BodyTextIndent2"/>
              <w:ind w:left="0"/>
              <w:rPr>
                <w:b w:val="0"/>
                <w:szCs w:val="28"/>
              </w:rPr>
            </w:pPr>
            <w:r w:rsidRPr="003A6BCD">
              <w:rPr>
                <w:b w:val="0"/>
                <w:szCs w:val="28"/>
              </w:rPr>
              <w:t xml:space="preserve">- Многофункциональный центр </w:t>
            </w:r>
            <w:r>
              <w:rPr>
                <w:b w:val="0"/>
                <w:szCs w:val="28"/>
              </w:rPr>
              <w:t>мун</w:t>
            </w:r>
            <w:r>
              <w:rPr>
                <w:b w:val="0"/>
                <w:szCs w:val="28"/>
              </w:rPr>
              <w:t>и</w:t>
            </w:r>
            <w:r>
              <w:rPr>
                <w:b w:val="0"/>
                <w:szCs w:val="28"/>
              </w:rPr>
              <w:t xml:space="preserve">ципального образования </w:t>
            </w:r>
            <w:r w:rsidRPr="003A6BCD">
              <w:rPr>
                <w:b w:val="0"/>
                <w:szCs w:val="28"/>
              </w:rPr>
              <w:t>Ленингра</w:t>
            </w:r>
            <w:r w:rsidRPr="003A6BCD">
              <w:rPr>
                <w:b w:val="0"/>
                <w:szCs w:val="28"/>
              </w:rPr>
              <w:t>д</w:t>
            </w:r>
            <w:r w:rsidRPr="003A6BCD">
              <w:rPr>
                <w:b w:val="0"/>
                <w:szCs w:val="28"/>
              </w:rPr>
              <w:t>ск</w:t>
            </w:r>
            <w:r>
              <w:rPr>
                <w:b w:val="0"/>
                <w:szCs w:val="28"/>
              </w:rPr>
              <w:t xml:space="preserve">ий </w:t>
            </w:r>
            <w:r w:rsidRPr="003A6BCD">
              <w:rPr>
                <w:b w:val="0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991734" w:rsidRPr="00970615" w:rsidRDefault="00991734" w:rsidP="00891CE9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</w:t>
            </w:r>
            <w:r>
              <w:rPr>
                <w:szCs w:val="28"/>
              </w:rPr>
              <w:t>инградская ул.Красная, 136</w:t>
            </w:r>
            <w:r w:rsidRPr="00970615">
              <w:rPr>
                <w:szCs w:val="28"/>
              </w:rPr>
              <w:t xml:space="preserve"> А</w:t>
            </w:r>
          </w:p>
        </w:tc>
        <w:tc>
          <w:tcPr>
            <w:tcW w:w="1200" w:type="dxa"/>
          </w:tcPr>
          <w:p w:rsidR="00991734" w:rsidRPr="00970615" w:rsidRDefault="00991734" w:rsidP="00891CE9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</w:tbl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991734" w:rsidRPr="001B35A2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5400"/>
        <w:jc w:val="both"/>
        <w:rPr>
          <w:szCs w:val="28"/>
        </w:rPr>
      </w:pPr>
    </w:p>
    <w:p w:rsidR="00991734" w:rsidRDefault="00991734" w:rsidP="00E50F51">
      <w:pPr>
        <w:ind w:firstLine="4253"/>
        <w:jc w:val="both"/>
        <w:rPr>
          <w:szCs w:val="28"/>
        </w:rPr>
      </w:pPr>
    </w:p>
    <w:p w:rsidR="00991734" w:rsidRDefault="00991734" w:rsidP="00E50F51">
      <w:pPr>
        <w:ind w:firstLine="4253"/>
        <w:jc w:val="both"/>
        <w:rPr>
          <w:szCs w:val="28"/>
        </w:rPr>
      </w:pPr>
    </w:p>
    <w:p w:rsidR="00991734" w:rsidRDefault="00991734" w:rsidP="00E50F51">
      <w:pPr>
        <w:ind w:firstLine="4253"/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center"/>
        <w:rPr>
          <w:sz w:val="27"/>
          <w:szCs w:val="27"/>
        </w:rPr>
      </w:pPr>
    </w:p>
    <w:p w:rsidR="00991734" w:rsidRDefault="00991734" w:rsidP="00E50F51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</w:t>
      </w:r>
    </w:p>
    <w:p w:rsidR="00991734" w:rsidRPr="001B35A2" w:rsidRDefault="00991734" w:rsidP="00002DDB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</w:t>
      </w:r>
      <w:r w:rsidRPr="001B35A2">
        <w:rPr>
          <w:sz w:val="27"/>
          <w:szCs w:val="27"/>
        </w:rPr>
        <w:t>ПРИЛОЖЕНИЕ № 2</w:t>
      </w:r>
    </w:p>
    <w:p w:rsidR="00991734" w:rsidRPr="001B35A2" w:rsidRDefault="00991734" w:rsidP="00002DDB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991734" w:rsidRDefault="00991734" w:rsidP="00E50F51">
      <w:pPr>
        <w:ind w:firstLine="840"/>
        <w:jc w:val="center"/>
        <w:rPr>
          <w:szCs w:val="28"/>
        </w:rPr>
      </w:pPr>
    </w:p>
    <w:p w:rsidR="00991734" w:rsidRPr="001B35A2" w:rsidRDefault="00991734" w:rsidP="00E50F51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Перечень документов, необходимых и обязательных для оказания </w:t>
      </w:r>
    </w:p>
    <w:p w:rsidR="00991734" w:rsidRDefault="00991734" w:rsidP="00E50F51">
      <w:pPr>
        <w:ind w:firstLine="840"/>
        <w:jc w:val="center"/>
        <w:rPr>
          <w:szCs w:val="28"/>
        </w:rPr>
      </w:pPr>
      <w:r w:rsidRPr="001B35A2">
        <w:rPr>
          <w:szCs w:val="28"/>
        </w:rPr>
        <w:t>Физическим</w:t>
      </w:r>
      <w:r>
        <w:rPr>
          <w:szCs w:val="28"/>
        </w:rPr>
        <w:t>, юридическими</w:t>
      </w:r>
      <w:r w:rsidRPr="001B35A2">
        <w:rPr>
          <w:szCs w:val="28"/>
        </w:rPr>
        <w:t xml:space="preserve"> лицам </w:t>
      </w:r>
      <w:r>
        <w:rPr>
          <w:szCs w:val="28"/>
        </w:rPr>
        <w:t>м</w:t>
      </w:r>
      <w:r w:rsidRPr="001B35A2">
        <w:rPr>
          <w:szCs w:val="28"/>
        </w:rPr>
        <w:t xml:space="preserve">униципальной услуги, </w:t>
      </w:r>
    </w:p>
    <w:p w:rsidR="00991734" w:rsidRDefault="00991734" w:rsidP="00E50F51">
      <w:pPr>
        <w:ind w:firstLine="840"/>
        <w:jc w:val="center"/>
        <w:rPr>
          <w:szCs w:val="28"/>
        </w:rPr>
      </w:pPr>
      <w:r w:rsidRPr="001B35A2">
        <w:rPr>
          <w:szCs w:val="28"/>
        </w:rPr>
        <w:t>предоставляемых</w:t>
      </w:r>
      <w:r>
        <w:rPr>
          <w:szCs w:val="28"/>
        </w:rPr>
        <w:t xml:space="preserve"> </w:t>
      </w:r>
      <w:r w:rsidRPr="001B35A2">
        <w:rPr>
          <w:szCs w:val="28"/>
        </w:rPr>
        <w:t>заявителем лично</w:t>
      </w:r>
    </w:p>
    <w:p w:rsidR="00991734" w:rsidRDefault="00991734" w:rsidP="00E50F51">
      <w:pPr>
        <w:ind w:firstLine="840"/>
        <w:jc w:val="center"/>
        <w:rPr>
          <w:szCs w:val="28"/>
        </w:rPr>
      </w:pP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1. Заявление (запрос) о предоставлении сведений (приложение №3):</w:t>
      </w: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2. Документы, удостоверяющие личность гражданина:</w:t>
      </w: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- паспорт гражданина Российской Федерации (для граждан Российской Федерации старше 14 лет, проживающих на территории Российской Федер</w:t>
      </w:r>
      <w:r w:rsidRPr="009C5AE7">
        <w:rPr>
          <w:szCs w:val="28"/>
        </w:rPr>
        <w:t>а</w:t>
      </w:r>
      <w:r w:rsidRPr="009C5AE7">
        <w:rPr>
          <w:szCs w:val="28"/>
        </w:rPr>
        <w:t>ции);</w:t>
      </w: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- временное удостоверение личности гражданина Российской Федерации по форме №2П (для утративших паспорт граждан, а также для граждан, в о</w:t>
      </w:r>
      <w:r w:rsidRPr="009C5AE7">
        <w:rPr>
          <w:szCs w:val="28"/>
        </w:rPr>
        <w:t>т</w:t>
      </w:r>
      <w:r w:rsidRPr="009C5AE7">
        <w:rPr>
          <w:szCs w:val="28"/>
        </w:rPr>
        <w:t>ношении которых до выдачи паспорта проводится дополнительная проверка);</w:t>
      </w: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 xml:space="preserve">- удостоверение личности или военный билет военнослужащего; </w:t>
      </w:r>
    </w:p>
    <w:p w:rsidR="00991734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3. Учредительные документы (для юридического лица)</w:t>
      </w:r>
    </w:p>
    <w:p w:rsidR="00991734" w:rsidRPr="009C5AE7" w:rsidRDefault="00991734" w:rsidP="00E50F51">
      <w:pPr>
        <w:ind w:firstLine="840"/>
        <w:jc w:val="both"/>
        <w:rPr>
          <w:szCs w:val="28"/>
        </w:rPr>
      </w:pPr>
      <w:r w:rsidRPr="009C5AE7">
        <w:rPr>
          <w:szCs w:val="28"/>
        </w:rPr>
        <w:t>4. Доверенность, подтверждающая полномочия представителя.</w:t>
      </w: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991734" w:rsidRPr="001B35A2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B55190">
      <w:pPr>
        <w:ind w:firstLine="5400"/>
        <w:jc w:val="right"/>
        <w:rPr>
          <w:szCs w:val="28"/>
        </w:rPr>
      </w:pPr>
    </w:p>
    <w:p w:rsidR="00991734" w:rsidRDefault="00991734" w:rsidP="00002DDB">
      <w:pPr>
        <w:ind w:firstLine="5400"/>
        <w:rPr>
          <w:szCs w:val="28"/>
        </w:rPr>
      </w:pPr>
      <w:r>
        <w:rPr>
          <w:szCs w:val="28"/>
        </w:rPr>
        <w:t xml:space="preserve">            </w:t>
      </w:r>
      <w:r w:rsidRPr="009C5AE7">
        <w:rPr>
          <w:szCs w:val="28"/>
        </w:rPr>
        <w:t>ПРИЛОЖЕНИЕ №3</w:t>
      </w:r>
    </w:p>
    <w:p w:rsidR="00991734" w:rsidRPr="009C5AE7" w:rsidRDefault="00991734" w:rsidP="00002DDB">
      <w:pPr>
        <w:ind w:firstLine="5400"/>
        <w:rPr>
          <w:szCs w:val="28"/>
        </w:rPr>
      </w:pPr>
      <w:r w:rsidRPr="009C5AE7">
        <w:rPr>
          <w:szCs w:val="28"/>
        </w:rPr>
        <w:t>к административному регламенту</w:t>
      </w:r>
    </w:p>
    <w:p w:rsidR="00991734" w:rsidRPr="009C5AE7" w:rsidRDefault="00991734" w:rsidP="00B55190">
      <w:pPr>
        <w:jc w:val="right"/>
        <w:rPr>
          <w:szCs w:val="28"/>
        </w:rPr>
      </w:pPr>
    </w:p>
    <w:p w:rsidR="00991734" w:rsidRDefault="00991734" w:rsidP="00E50F51">
      <w:pPr>
        <w:ind w:left="4800"/>
        <w:jc w:val="both"/>
        <w:rPr>
          <w:szCs w:val="28"/>
        </w:rPr>
      </w:pPr>
      <w:r>
        <w:rPr>
          <w:szCs w:val="28"/>
        </w:rPr>
        <w:t>Н</w:t>
      </w:r>
      <w:r w:rsidRPr="009C5AE7">
        <w:rPr>
          <w:szCs w:val="28"/>
        </w:rPr>
        <w:t xml:space="preserve">ачальнику </w:t>
      </w:r>
      <w:r>
        <w:rPr>
          <w:szCs w:val="28"/>
        </w:rPr>
        <w:t xml:space="preserve">управления </w:t>
      </w:r>
      <w:r w:rsidRPr="009C5AE7">
        <w:rPr>
          <w:szCs w:val="28"/>
        </w:rPr>
        <w:t xml:space="preserve"> архитектур</w:t>
      </w:r>
      <w:r>
        <w:rPr>
          <w:szCs w:val="28"/>
        </w:rPr>
        <w:t>ы</w:t>
      </w:r>
      <w:r w:rsidRPr="009C5AE7">
        <w:rPr>
          <w:szCs w:val="28"/>
        </w:rPr>
        <w:t xml:space="preserve"> 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>и градостроительств</w:t>
      </w:r>
      <w:r>
        <w:rPr>
          <w:szCs w:val="28"/>
        </w:rPr>
        <w:t>а</w:t>
      </w:r>
      <w:r w:rsidRPr="009C5AE7">
        <w:rPr>
          <w:szCs w:val="28"/>
        </w:rPr>
        <w:t xml:space="preserve"> администрации</w:t>
      </w:r>
      <w:r>
        <w:rPr>
          <w:szCs w:val="28"/>
        </w:rPr>
        <w:t xml:space="preserve"> 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</w:p>
    <w:p w:rsidR="00991734" w:rsidRDefault="00991734" w:rsidP="00E50F51">
      <w:pPr>
        <w:ind w:left="4800"/>
        <w:jc w:val="both"/>
        <w:rPr>
          <w:szCs w:val="28"/>
        </w:rPr>
      </w:pPr>
      <w:r>
        <w:rPr>
          <w:szCs w:val="28"/>
        </w:rPr>
        <w:t>Ленинградский</w:t>
      </w:r>
      <w:r w:rsidRPr="009C5AE7">
        <w:rPr>
          <w:szCs w:val="28"/>
        </w:rPr>
        <w:t xml:space="preserve"> район</w:t>
      </w:r>
      <w:r>
        <w:rPr>
          <w:szCs w:val="28"/>
        </w:rPr>
        <w:t xml:space="preserve"> </w:t>
      </w:r>
    </w:p>
    <w:p w:rsidR="00991734" w:rsidRDefault="00991734" w:rsidP="00E50F51">
      <w:pPr>
        <w:ind w:left="4800"/>
        <w:jc w:val="both"/>
        <w:rPr>
          <w:szCs w:val="28"/>
        </w:rPr>
      </w:pPr>
      <w:r>
        <w:rPr>
          <w:szCs w:val="28"/>
        </w:rPr>
        <w:t>____________________</w:t>
      </w:r>
      <w:r w:rsidRPr="009C5AE7">
        <w:rPr>
          <w:szCs w:val="28"/>
        </w:rPr>
        <w:t xml:space="preserve"> 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>от _____________________________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 xml:space="preserve">(Ф.И.О. заинтересованного лица, 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 xml:space="preserve">наименование органа, организации) </w:t>
      </w:r>
    </w:p>
    <w:p w:rsidR="00991734" w:rsidRDefault="00991734" w:rsidP="00E50F51">
      <w:pPr>
        <w:ind w:left="4800"/>
        <w:jc w:val="both"/>
        <w:rPr>
          <w:szCs w:val="28"/>
        </w:rPr>
      </w:pPr>
      <w:r w:rsidRPr="009C5AE7">
        <w:rPr>
          <w:szCs w:val="28"/>
        </w:rPr>
        <w:t xml:space="preserve">зарегистрированного по адресу: </w:t>
      </w:r>
    </w:p>
    <w:p w:rsidR="00991734" w:rsidRPr="009C5AE7" w:rsidRDefault="00991734" w:rsidP="00E50F51">
      <w:pPr>
        <w:ind w:left="4800"/>
        <w:jc w:val="both"/>
        <w:rPr>
          <w:szCs w:val="28"/>
        </w:rPr>
      </w:pPr>
      <w:r>
        <w:rPr>
          <w:szCs w:val="28"/>
        </w:rPr>
        <w:t>_______________________________</w:t>
      </w:r>
    </w:p>
    <w:p w:rsidR="00991734" w:rsidRPr="009C5AE7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 </w:t>
      </w:r>
    </w:p>
    <w:p w:rsidR="00991734" w:rsidRDefault="00991734" w:rsidP="00E50F51">
      <w:pPr>
        <w:jc w:val="center"/>
        <w:rPr>
          <w:szCs w:val="28"/>
        </w:rPr>
      </w:pPr>
      <w:r w:rsidRPr="009C5AE7">
        <w:rPr>
          <w:szCs w:val="28"/>
        </w:rPr>
        <w:t>З А П Р О С</w:t>
      </w:r>
    </w:p>
    <w:p w:rsidR="00991734" w:rsidRDefault="00991734" w:rsidP="00E50F51">
      <w:pPr>
        <w:jc w:val="center"/>
        <w:rPr>
          <w:szCs w:val="28"/>
        </w:rPr>
      </w:pPr>
    </w:p>
    <w:p w:rsidR="00991734" w:rsidRPr="009C5AE7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о предоставлении сведений из информационной системы обеспечения</w:t>
      </w:r>
      <w:r>
        <w:rPr>
          <w:szCs w:val="28"/>
        </w:rPr>
        <w:t xml:space="preserve"> </w:t>
      </w:r>
      <w:r w:rsidRPr="009C5AE7">
        <w:rPr>
          <w:szCs w:val="28"/>
        </w:rPr>
        <w:t>град</w:t>
      </w:r>
      <w:r w:rsidRPr="009C5AE7">
        <w:rPr>
          <w:szCs w:val="28"/>
        </w:rPr>
        <w:t>о</w:t>
      </w:r>
      <w:r w:rsidRPr="009C5AE7">
        <w:rPr>
          <w:szCs w:val="28"/>
        </w:rPr>
        <w:t>строительной деятельности на территории муниципального</w:t>
      </w:r>
      <w:r>
        <w:rPr>
          <w:szCs w:val="28"/>
        </w:rPr>
        <w:t xml:space="preserve"> </w:t>
      </w:r>
      <w:r w:rsidRPr="009C5AE7">
        <w:rPr>
          <w:szCs w:val="28"/>
        </w:rPr>
        <w:t xml:space="preserve">образования </w:t>
      </w:r>
      <w:r>
        <w:rPr>
          <w:szCs w:val="28"/>
        </w:rPr>
        <w:t>Л</w:t>
      </w:r>
      <w:r>
        <w:rPr>
          <w:szCs w:val="28"/>
        </w:rPr>
        <w:t>е</w:t>
      </w:r>
      <w:r>
        <w:rPr>
          <w:szCs w:val="28"/>
        </w:rPr>
        <w:t>нинградский</w:t>
      </w:r>
      <w:r w:rsidRPr="009C5AE7">
        <w:rPr>
          <w:szCs w:val="28"/>
        </w:rPr>
        <w:t xml:space="preserve"> район</w:t>
      </w:r>
    </w:p>
    <w:p w:rsidR="00991734" w:rsidRDefault="00991734" w:rsidP="00E50F51">
      <w:pPr>
        <w:jc w:val="both"/>
        <w:rPr>
          <w:szCs w:val="28"/>
        </w:rPr>
      </w:pPr>
      <w:r w:rsidRPr="009C5AE7">
        <w:rPr>
          <w:szCs w:val="28"/>
        </w:rPr>
        <w:t xml:space="preserve">В </w:t>
      </w:r>
      <w:r>
        <w:rPr>
          <w:szCs w:val="28"/>
        </w:rPr>
        <w:t>целях____</w:t>
      </w:r>
      <w:r w:rsidRPr="009C5AE7">
        <w:rPr>
          <w:szCs w:val="28"/>
        </w:rPr>
        <w:t>________________________________________________________</w:t>
      </w:r>
      <w:r>
        <w:rPr>
          <w:szCs w:val="28"/>
        </w:rPr>
        <w:t xml:space="preserve"> </w:t>
      </w:r>
      <w:r w:rsidRPr="009C5AE7">
        <w:rPr>
          <w:szCs w:val="28"/>
        </w:rPr>
        <w:t>Прошу предоставить сведения: о развитии территории, застройке территории, земельном участке, объекте строительства, здании, сооружении, исходные да</w:t>
      </w:r>
      <w:r w:rsidRPr="009C5AE7">
        <w:rPr>
          <w:szCs w:val="28"/>
        </w:rPr>
        <w:t>н</w:t>
      </w:r>
      <w:r w:rsidRPr="009C5AE7">
        <w:rPr>
          <w:szCs w:val="28"/>
        </w:rPr>
        <w:t>ные на объект (нуж</w:t>
      </w:r>
      <w:r>
        <w:rPr>
          <w:szCs w:val="28"/>
        </w:rPr>
        <w:t xml:space="preserve">ное подчеркнуть), </w:t>
      </w:r>
      <w:r w:rsidRPr="009C5AE7">
        <w:rPr>
          <w:szCs w:val="28"/>
        </w:rPr>
        <w:t>расположенный по адресу: __________________________________________</w:t>
      </w:r>
      <w:r>
        <w:rPr>
          <w:szCs w:val="28"/>
        </w:rPr>
        <w:t>__________________________</w:t>
      </w:r>
    </w:p>
    <w:p w:rsidR="00991734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1. ______________________________________________________</w:t>
      </w:r>
    </w:p>
    <w:p w:rsidR="00991734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2. ______________________________________________________</w:t>
      </w:r>
      <w:r>
        <w:rPr>
          <w:szCs w:val="28"/>
        </w:rPr>
        <w:t xml:space="preserve"> </w:t>
      </w:r>
    </w:p>
    <w:p w:rsidR="00991734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3. ______________________________________________________</w:t>
      </w:r>
      <w:r>
        <w:rPr>
          <w:szCs w:val="28"/>
        </w:rPr>
        <w:t xml:space="preserve"> </w:t>
      </w:r>
    </w:p>
    <w:p w:rsidR="00991734" w:rsidRPr="009C5AE7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Сведения прошу предоставить: на бумажных, электронных носителях, в текст</w:t>
      </w:r>
      <w:r w:rsidRPr="009C5AE7">
        <w:rPr>
          <w:szCs w:val="28"/>
        </w:rPr>
        <w:t>о</w:t>
      </w:r>
      <w:r w:rsidRPr="009C5AE7">
        <w:rPr>
          <w:szCs w:val="28"/>
        </w:rPr>
        <w:t>вой, графической формах (нужное подчеркнуть). _____________________ ____________ _____________________ (заинтересованное лицо) (подпись) (Ф.И.О.)</w:t>
      </w:r>
    </w:p>
    <w:p w:rsidR="00991734" w:rsidRDefault="00991734" w:rsidP="00E50F51">
      <w:pPr>
        <w:jc w:val="both"/>
        <w:rPr>
          <w:szCs w:val="28"/>
        </w:rPr>
      </w:pPr>
    </w:p>
    <w:p w:rsidR="00991734" w:rsidRPr="009C5AE7" w:rsidRDefault="00991734" w:rsidP="00E50F51">
      <w:pPr>
        <w:jc w:val="both"/>
        <w:rPr>
          <w:szCs w:val="28"/>
        </w:rPr>
      </w:pPr>
      <w:r w:rsidRPr="009C5AE7">
        <w:rPr>
          <w:szCs w:val="28"/>
        </w:rPr>
        <w:t>М.П. «_____»_____________20</w:t>
      </w:r>
      <w:r>
        <w:rPr>
          <w:szCs w:val="28"/>
        </w:rPr>
        <w:t>__</w:t>
      </w:r>
      <w:r w:rsidRPr="009C5AE7">
        <w:rPr>
          <w:szCs w:val="28"/>
        </w:rPr>
        <w:t>г.</w:t>
      </w:r>
    </w:p>
    <w:p w:rsidR="00991734" w:rsidRPr="009C5AE7" w:rsidRDefault="00991734" w:rsidP="00E50F51">
      <w:pPr>
        <w:jc w:val="both"/>
        <w:rPr>
          <w:szCs w:val="28"/>
        </w:rPr>
      </w:pPr>
    </w:p>
    <w:p w:rsidR="00991734" w:rsidRPr="009C5AE7" w:rsidRDefault="00991734" w:rsidP="00E50F51">
      <w:pPr>
        <w:jc w:val="both"/>
        <w:rPr>
          <w:szCs w:val="28"/>
        </w:rPr>
      </w:pP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991734" w:rsidRPr="001B35A2" w:rsidRDefault="00991734" w:rsidP="00E50F51">
      <w:pPr>
        <w:jc w:val="both"/>
        <w:rPr>
          <w:szCs w:val="28"/>
        </w:rPr>
      </w:pPr>
    </w:p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Pr="001B35A2" w:rsidRDefault="00991734" w:rsidP="00E50F51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4</w:t>
      </w:r>
    </w:p>
    <w:p w:rsidR="00991734" w:rsidRPr="001B35A2" w:rsidRDefault="00991734" w:rsidP="00E50F51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991734" w:rsidRDefault="00991734" w:rsidP="00E50F51">
      <w:pPr>
        <w:jc w:val="center"/>
      </w:pPr>
    </w:p>
    <w:p w:rsidR="00991734" w:rsidRPr="001B35A2" w:rsidRDefault="00991734" w:rsidP="00E50F51">
      <w:pPr>
        <w:jc w:val="center"/>
      </w:pPr>
      <w:r w:rsidRPr="001B35A2">
        <w:t>Блок-схема предоставления муниципальной услуги</w:t>
      </w:r>
    </w:p>
    <w:p w:rsidR="00991734" w:rsidRDefault="00991734" w:rsidP="00E50F51">
      <w:pPr>
        <w:tabs>
          <w:tab w:val="left" w:pos="1709"/>
        </w:tabs>
        <w:ind w:firstLine="709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Cs w:val="28"/>
        </w:rPr>
      </w:pPr>
      <w:r>
        <w:rPr>
          <w:szCs w:val="28"/>
        </w:rPr>
        <w:tab/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6.35pt;margin-top:3.2pt;width:312pt;height:114.05pt;z-index:251654144">
            <v:textbox style="mso-next-textbox:#_x0000_s1026">
              <w:txbxContent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Консультация, прием и регистрация  заявления на имя начальника управления </w:t>
                  </w:r>
                  <w:r w:rsidRPr="009C5AE7">
                    <w:rPr>
                      <w:szCs w:val="28"/>
                    </w:rPr>
                    <w:t>о предоставлении сведений из информационной системы обесп</w:t>
                  </w:r>
                  <w:r w:rsidRPr="009C5AE7">
                    <w:rPr>
                      <w:szCs w:val="28"/>
                    </w:rPr>
                    <w:t>е</w:t>
                  </w:r>
                  <w:r w:rsidRPr="009C5AE7">
                    <w:rPr>
                      <w:szCs w:val="28"/>
                    </w:rPr>
                    <w:t>чения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>градостроительной деятельности на терр</w:t>
                  </w:r>
                  <w:r w:rsidRPr="009C5AE7">
                    <w:rPr>
                      <w:szCs w:val="28"/>
                    </w:rPr>
                    <w:t>и</w:t>
                  </w:r>
                  <w:r w:rsidRPr="009C5AE7">
                    <w:rPr>
                      <w:szCs w:val="28"/>
                    </w:rPr>
                    <w:t>тории муниципального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 xml:space="preserve">образования </w:t>
                  </w:r>
                  <w:r>
                    <w:rPr>
                      <w:szCs w:val="28"/>
                    </w:rPr>
                    <w:t>Ленингра</w:t>
                  </w:r>
                  <w:r>
                    <w:rPr>
                      <w:szCs w:val="28"/>
                    </w:rPr>
                    <w:t>д</w:t>
                  </w:r>
                  <w:r>
                    <w:rPr>
                      <w:szCs w:val="28"/>
                    </w:rPr>
                    <w:t>ский</w:t>
                  </w:r>
                  <w:r w:rsidRPr="009C5AE7">
                    <w:rPr>
                      <w:szCs w:val="28"/>
                    </w:rPr>
                    <w:t xml:space="preserve"> район</w:t>
                  </w:r>
                </w:p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</w:p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</w:p>
                <w:p w:rsidR="00991734" w:rsidRPr="009C5AE7" w:rsidRDefault="00991734" w:rsidP="00E50F51">
                  <w:pPr>
                    <w:jc w:val="both"/>
                    <w:rPr>
                      <w:szCs w:val="28"/>
                    </w:rPr>
                  </w:pPr>
                </w:p>
                <w:p w:rsidR="00991734" w:rsidRDefault="00991734" w:rsidP="00E50F5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xbxContent>
            </v:textbox>
          </v:shape>
        </w:pict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line id="_x0000_s1027" style="position:absolute;left:0;text-align:left;z-index:251658240" from="253.2pt,4.55pt" to="253.8pt,31.85pt" strokeweight="1pt">
            <v:stroke endarrow="block"/>
          </v:line>
        </w:pict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 id="_x0000_s1028" type="#_x0000_t202" style="position:absolute;left:0;text-align:left;margin-left:91.95pt;margin-top:2.25pt;width:312.1pt;height:104.05pt;z-index:251655168">
            <v:textbox style="mso-next-textbox:#_x0000_s1028">
              <w:txbxContent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Рассмотрение заявления и прилагаемых к нему документов </w:t>
                  </w:r>
                  <w:r w:rsidRPr="009C5AE7">
                    <w:rPr>
                      <w:szCs w:val="28"/>
                    </w:rPr>
                    <w:t>о предоставлении сведений из и</w:t>
                  </w:r>
                  <w:r w:rsidRPr="009C5AE7">
                    <w:rPr>
                      <w:szCs w:val="28"/>
                    </w:rPr>
                    <w:t>н</w:t>
                  </w:r>
                  <w:r w:rsidRPr="009C5AE7">
                    <w:rPr>
                      <w:szCs w:val="28"/>
                    </w:rPr>
                    <w:t>формационной системы обеспечения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>град</w:t>
                  </w:r>
                  <w:r w:rsidRPr="009C5AE7">
                    <w:rPr>
                      <w:szCs w:val="28"/>
                    </w:rPr>
                    <w:t>о</w:t>
                  </w:r>
                  <w:r w:rsidRPr="009C5AE7">
                    <w:rPr>
                      <w:szCs w:val="28"/>
                    </w:rPr>
                    <w:t>строительной деятельности на территории мун</w:t>
                  </w:r>
                  <w:r w:rsidRPr="009C5AE7">
                    <w:rPr>
                      <w:szCs w:val="28"/>
                    </w:rPr>
                    <w:t>и</w:t>
                  </w:r>
                  <w:r w:rsidRPr="009C5AE7">
                    <w:rPr>
                      <w:szCs w:val="28"/>
                    </w:rPr>
                    <w:t>ципального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 xml:space="preserve">образования </w:t>
                  </w:r>
                  <w:r>
                    <w:rPr>
                      <w:szCs w:val="28"/>
                    </w:rPr>
                    <w:t>Ленинградский</w:t>
                  </w:r>
                  <w:r w:rsidRPr="009C5AE7">
                    <w:rPr>
                      <w:szCs w:val="28"/>
                    </w:rPr>
                    <w:t xml:space="preserve"> район</w:t>
                  </w:r>
                </w:p>
                <w:p w:rsidR="00991734" w:rsidRPr="00320DBA" w:rsidRDefault="00991734" w:rsidP="00E50F5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xbxContent>
            </v:textbox>
          </v:shape>
        </w:pict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line id="_x0000_s1029" style="position:absolute;left:0;text-align:left;z-index:251660288" from="322.8pt,9.7pt" to="322.95pt,33.7pt" strokeweight="1pt">
            <v:stroke endarrow="block"/>
          </v:line>
        </w:pict>
      </w:r>
      <w:r>
        <w:rPr>
          <w:noProof/>
        </w:rPr>
        <w:pict>
          <v:line id="_x0000_s1030" style="position:absolute;left:0;text-align:left;z-index:251659264" from="174.45pt,9.7pt" to="174.45pt,33.7pt" strokeweight="1pt">
            <v:stroke endarrow="block"/>
          </v:line>
        </w:pict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>
        <w:rPr>
          <w:noProof/>
        </w:rPr>
        <w:pict>
          <v:shape id="_x0000_s1031" type="#_x0000_t202" style="position:absolute;left:0;text-align:left;margin-left:258.35pt;margin-top:1.5pt;width:216.05pt;height:121.5pt;z-index:251657216">
            <v:textbox style="mso-next-textbox:#_x0000_s1031">
              <w:txbxContent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</w:t>
                  </w:r>
                  <w:r w:rsidRPr="009C5AE7">
                    <w:rPr>
                      <w:szCs w:val="28"/>
                    </w:rPr>
                    <w:t>редоставлени</w:t>
                  </w:r>
                  <w:r>
                    <w:rPr>
                      <w:szCs w:val="28"/>
                    </w:rPr>
                    <w:t>е</w:t>
                  </w:r>
                  <w:r w:rsidRPr="009C5AE7">
                    <w:rPr>
                      <w:szCs w:val="28"/>
                    </w:rPr>
                    <w:t xml:space="preserve"> сведений из и</w:t>
                  </w:r>
                  <w:r w:rsidRPr="009C5AE7">
                    <w:rPr>
                      <w:szCs w:val="28"/>
                    </w:rPr>
                    <w:t>н</w:t>
                  </w:r>
                  <w:r w:rsidRPr="009C5AE7">
                    <w:rPr>
                      <w:szCs w:val="28"/>
                    </w:rPr>
                    <w:t>формационной системы обесп</w:t>
                  </w:r>
                  <w:r w:rsidRPr="009C5AE7">
                    <w:rPr>
                      <w:szCs w:val="28"/>
                    </w:rPr>
                    <w:t>е</w:t>
                  </w:r>
                  <w:r w:rsidRPr="009C5AE7">
                    <w:rPr>
                      <w:szCs w:val="28"/>
                    </w:rPr>
                    <w:t>чения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>градостроительной де</w:t>
                  </w:r>
                  <w:r w:rsidRPr="009C5AE7">
                    <w:rPr>
                      <w:szCs w:val="28"/>
                    </w:rPr>
                    <w:t>я</w:t>
                  </w:r>
                  <w:r w:rsidRPr="009C5AE7">
                    <w:rPr>
                      <w:szCs w:val="28"/>
                    </w:rPr>
                    <w:t>тельности на территории мун</w:t>
                  </w:r>
                  <w:r w:rsidRPr="009C5AE7">
                    <w:rPr>
                      <w:szCs w:val="28"/>
                    </w:rPr>
                    <w:t>и</w:t>
                  </w:r>
                  <w:r w:rsidRPr="009C5AE7">
                    <w:rPr>
                      <w:szCs w:val="28"/>
                    </w:rPr>
                    <w:t>ципального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 xml:space="preserve">образования </w:t>
                  </w:r>
                  <w:r>
                    <w:rPr>
                      <w:szCs w:val="28"/>
                    </w:rPr>
                    <w:t>Лени</w:t>
                  </w:r>
                  <w:r>
                    <w:rPr>
                      <w:szCs w:val="28"/>
                    </w:rPr>
                    <w:t>н</w:t>
                  </w:r>
                  <w:r>
                    <w:rPr>
                      <w:szCs w:val="28"/>
                    </w:rPr>
                    <w:t>градский</w:t>
                  </w:r>
                  <w:r w:rsidRPr="009C5AE7">
                    <w:rPr>
                      <w:szCs w:val="28"/>
                    </w:rPr>
                    <w:t xml:space="preserve"> район</w:t>
                  </w:r>
                </w:p>
                <w:p w:rsidR="00991734" w:rsidRPr="00AE3246" w:rsidRDefault="00991734" w:rsidP="00E50F51"/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8.35pt;margin-top:1.5pt;width:3in;height:121.5pt;z-index:251656192">
            <v:textbox style="mso-next-textbox:#_x0000_s1032">
              <w:txbxContent>
                <w:p w:rsidR="00991734" w:rsidRDefault="00991734" w:rsidP="00E50F51">
                  <w:pPr>
                    <w:jc w:val="both"/>
                    <w:rPr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>Уведомление об отказе</w:t>
                  </w:r>
                  <w:r w:rsidRPr="00320DBA">
                    <w:rPr>
                      <w:rFonts w:ascii="Times New Roman CYR" w:hAnsi="Times New Roman CYR" w:cs="Times New Roman CYR"/>
                      <w:szCs w:val="28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в </w:t>
                  </w:r>
                  <w:r w:rsidRPr="009C5AE7">
                    <w:rPr>
                      <w:szCs w:val="28"/>
                    </w:rPr>
                    <w:t>предо</w:t>
                  </w:r>
                  <w:r w:rsidRPr="009C5AE7">
                    <w:rPr>
                      <w:szCs w:val="28"/>
                    </w:rPr>
                    <w:t>с</w:t>
                  </w:r>
                  <w:r w:rsidRPr="009C5AE7">
                    <w:rPr>
                      <w:szCs w:val="28"/>
                    </w:rPr>
                    <w:t>тавлении сведений из информ</w:t>
                  </w:r>
                  <w:r w:rsidRPr="009C5AE7">
                    <w:rPr>
                      <w:szCs w:val="28"/>
                    </w:rPr>
                    <w:t>а</w:t>
                  </w:r>
                  <w:r w:rsidRPr="009C5AE7">
                    <w:rPr>
                      <w:szCs w:val="28"/>
                    </w:rPr>
                    <w:t>ционной системы обеспечения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>градостроительной деятельности на территории муниципального</w:t>
                  </w:r>
                  <w:r>
                    <w:rPr>
                      <w:szCs w:val="28"/>
                    </w:rPr>
                    <w:t xml:space="preserve"> </w:t>
                  </w:r>
                  <w:r w:rsidRPr="009C5AE7">
                    <w:rPr>
                      <w:szCs w:val="28"/>
                    </w:rPr>
                    <w:t xml:space="preserve">образования </w:t>
                  </w:r>
                  <w:r>
                    <w:rPr>
                      <w:szCs w:val="28"/>
                    </w:rPr>
                    <w:t>Ленинградский</w:t>
                  </w:r>
                  <w:r w:rsidRPr="009C5AE7">
                    <w:rPr>
                      <w:szCs w:val="28"/>
                    </w:rPr>
                    <w:t xml:space="preserve"> район</w:t>
                  </w:r>
                </w:p>
                <w:p w:rsidR="00991734" w:rsidRPr="00320DBA" w:rsidRDefault="00991734" w:rsidP="00E50F5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xbxContent>
            </v:textbox>
          </v:shape>
        </w:pict>
      </w: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Pr="002D047F" w:rsidRDefault="00991734" w:rsidP="00E50F51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Default="00991734" w:rsidP="00E50F51">
      <w:pPr>
        <w:jc w:val="both"/>
        <w:rPr>
          <w:szCs w:val="28"/>
        </w:rPr>
      </w:pP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991734" w:rsidRPr="001B35A2" w:rsidRDefault="00991734" w:rsidP="00E50F51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991734" w:rsidRPr="001B35A2" w:rsidRDefault="00991734" w:rsidP="00E50F51">
      <w:pPr>
        <w:jc w:val="both"/>
        <w:rPr>
          <w:szCs w:val="28"/>
        </w:rPr>
      </w:pPr>
    </w:p>
    <w:p w:rsidR="00991734" w:rsidRPr="002F4BBA" w:rsidRDefault="00991734" w:rsidP="00E50F51">
      <w:pPr>
        <w:tabs>
          <w:tab w:val="left" w:pos="1709"/>
        </w:tabs>
        <w:rPr>
          <w:szCs w:val="28"/>
        </w:rPr>
      </w:pPr>
    </w:p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CE7761">
      <w:pPr>
        <w:jc w:val="center"/>
        <w:rPr>
          <w:sz w:val="27"/>
          <w:szCs w:val="27"/>
        </w:rPr>
      </w:pPr>
    </w:p>
    <w:p w:rsidR="00991734" w:rsidRDefault="00991734" w:rsidP="00CE7761">
      <w:pPr>
        <w:jc w:val="center"/>
        <w:rPr>
          <w:sz w:val="27"/>
          <w:szCs w:val="27"/>
        </w:rPr>
      </w:pPr>
    </w:p>
    <w:p w:rsidR="00991734" w:rsidRDefault="00991734" w:rsidP="00CE7761">
      <w:pPr>
        <w:jc w:val="center"/>
        <w:rPr>
          <w:sz w:val="27"/>
          <w:szCs w:val="27"/>
        </w:rPr>
      </w:pPr>
    </w:p>
    <w:p w:rsidR="00991734" w:rsidRDefault="00991734" w:rsidP="00CE7761">
      <w:pPr>
        <w:jc w:val="center"/>
        <w:rPr>
          <w:sz w:val="27"/>
          <w:szCs w:val="27"/>
        </w:rPr>
      </w:pPr>
    </w:p>
    <w:p w:rsidR="00991734" w:rsidRDefault="00991734" w:rsidP="00CE7761">
      <w:pPr>
        <w:jc w:val="center"/>
        <w:rPr>
          <w:sz w:val="27"/>
          <w:szCs w:val="27"/>
        </w:rPr>
      </w:pPr>
    </w:p>
    <w:p w:rsidR="00991734" w:rsidRPr="001B35A2" w:rsidRDefault="00991734" w:rsidP="00002DDB">
      <w:pPr>
        <w:ind w:left="5103"/>
        <w:rPr>
          <w:sz w:val="27"/>
          <w:szCs w:val="27"/>
        </w:rPr>
      </w:pPr>
      <w:r>
        <w:rPr>
          <w:sz w:val="27"/>
          <w:szCs w:val="27"/>
        </w:rPr>
        <w:t xml:space="preserve">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5</w:t>
      </w:r>
    </w:p>
    <w:p w:rsidR="00991734" w:rsidRDefault="00991734" w:rsidP="00002DDB">
      <w:pPr>
        <w:keepNext/>
        <w:ind w:left="5103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991734" w:rsidRDefault="00991734" w:rsidP="00CE7761">
      <w:pPr>
        <w:keepNext/>
        <w:rPr>
          <w:szCs w:val="28"/>
        </w:rPr>
      </w:pPr>
      <w:r>
        <w:rPr>
          <w:noProof/>
        </w:rPr>
        <w:pict>
          <v:rect id="_x0000_s1033" style="position:absolute;margin-left:-10.8pt;margin-top:9.5pt;width:468pt;height:677.25pt;z-index:251661312" fillcolor="black" strokeweight="6pt">
            <v:fill r:id="rId14" o:title="" opacity="21627f" o:opacity2="21627f" type="pattern"/>
            <v:stroke linestyle="thickBetweenThin"/>
            <v:textbox style="mso-next-textbox:#_x0000_s1033">
              <w:txbxContent>
                <w:p w:rsidR="00991734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Управление архитектуры и градостроительства администрации м</w:t>
                  </w:r>
                  <w:r>
                    <w:rPr>
                      <w:b/>
                      <w:szCs w:val="28"/>
                    </w:rPr>
                    <w:t>у</w:t>
                  </w:r>
                  <w:r>
                    <w:rPr>
                      <w:b/>
                      <w:szCs w:val="28"/>
                    </w:rPr>
                    <w:t xml:space="preserve">ниципального образования Ленинградский район </w:t>
                  </w:r>
                </w:p>
                <w:p w:rsidR="00991734" w:rsidRPr="009E0379" w:rsidRDefault="00991734" w:rsidP="00CE7761">
                  <w:pPr>
                    <w:jc w:val="center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Отдел информационного обеспечения и планирования градостро</w:t>
                  </w:r>
                  <w:r>
                    <w:rPr>
                      <w:b/>
                      <w:szCs w:val="28"/>
                    </w:rPr>
                    <w:t>и</w:t>
                  </w:r>
                  <w:r>
                    <w:rPr>
                      <w:b/>
                      <w:szCs w:val="28"/>
                    </w:rPr>
                    <w:t>тельной деятельности</w:t>
                  </w:r>
                </w:p>
                <w:p w:rsidR="00991734" w:rsidRPr="009E0379" w:rsidRDefault="00991734" w:rsidP="00CE7761">
                  <w:pPr>
                    <w:jc w:val="center"/>
                    <w:rPr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  <w:r w:rsidRPr="00DA4AE9">
                    <w:rPr>
                      <w:b/>
                      <w:szCs w:val="28"/>
                    </w:rPr>
                    <w:t>СВЕДЕНИЯ</w:t>
                  </w:r>
                </w:p>
                <w:p w:rsidR="00991734" w:rsidRPr="009E037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9E0379" w:rsidRDefault="00991734" w:rsidP="00CE7761">
                  <w:pPr>
                    <w:jc w:val="center"/>
                    <w:rPr>
                      <w:sz w:val="30"/>
                      <w:szCs w:val="30"/>
                      <w:u w:val="single"/>
                    </w:rPr>
                  </w:pPr>
                  <w:bookmarkStart w:id="0" w:name="name_book"/>
                  <w:bookmarkEnd w:id="0"/>
                  <w:r>
                    <w:rPr>
                      <w:szCs w:val="28"/>
                      <w:u w:val="single"/>
                    </w:rPr>
                    <w:t>Информационной системы обеспечения и планирования градостроител</w:t>
                  </w:r>
                  <w:r>
                    <w:rPr>
                      <w:szCs w:val="28"/>
                      <w:u w:val="single"/>
                    </w:rPr>
                    <w:t>ь</w:t>
                  </w:r>
                  <w:r>
                    <w:rPr>
                      <w:szCs w:val="28"/>
                      <w:u w:val="single"/>
                    </w:rPr>
                    <w:t>ной деятельности</w:t>
                  </w: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b/>
                      <w:szCs w:val="28"/>
                    </w:rPr>
                  </w:pPr>
                </w:p>
                <w:p w:rsidR="00991734" w:rsidRDefault="00991734" w:rsidP="00CE7761">
                  <w:pPr>
                    <w:rPr>
                      <w:b/>
                      <w:u w:val="single"/>
                    </w:rPr>
                  </w:pPr>
                  <w:r w:rsidRPr="00EB2DAC">
                    <w:t>Местоположение земельного участка</w:t>
                  </w:r>
                  <w:r>
                    <w:rPr>
                      <w:b/>
                      <w:szCs w:val="28"/>
                    </w:rPr>
                    <w:t xml:space="preserve">: </w:t>
                  </w:r>
                </w:p>
                <w:p w:rsidR="00991734" w:rsidRDefault="00991734" w:rsidP="00CE7761">
                  <w:pPr>
                    <w:rPr>
                      <w:b/>
                      <w:u w:val="single"/>
                    </w:rPr>
                  </w:pPr>
                </w:p>
                <w:p w:rsidR="00991734" w:rsidRDefault="00991734" w:rsidP="00CE7761">
                  <w:pPr>
                    <w:rPr>
                      <w:b/>
                      <w:u w:val="single"/>
                    </w:rPr>
                  </w:pPr>
                </w:p>
                <w:p w:rsidR="00991734" w:rsidRPr="00FA1B6B" w:rsidRDefault="00991734" w:rsidP="00CE7761">
                  <w:r w:rsidRPr="00FA1B6B">
                    <w:t xml:space="preserve">Заказчик: </w:t>
                  </w:r>
                </w:p>
                <w:p w:rsidR="00991734" w:rsidRPr="00FA1B6B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Pr="00DA4AE9" w:rsidRDefault="00991734" w:rsidP="00CE7761">
                  <w:pPr>
                    <w:jc w:val="center"/>
                    <w:rPr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ind w:firstLine="6946"/>
                    <w:rPr>
                      <w:szCs w:val="28"/>
                      <w:u w:val="single"/>
                    </w:rPr>
                  </w:pPr>
                  <w:bookmarkStart w:id="1" w:name="date_end"/>
                  <w:bookmarkEnd w:id="1"/>
                </w:p>
                <w:p w:rsidR="00991734" w:rsidRPr="00DA4AE9" w:rsidRDefault="00991734" w:rsidP="00CE7761">
                  <w:pPr>
                    <w:jc w:val="right"/>
                    <w:rPr>
                      <w:szCs w:val="28"/>
                    </w:rPr>
                  </w:pPr>
                </w:p>
                <w:p w:rsidR="00991734" w:rsidRPr="00EB2DAC" w:rsidRDefault="00991734" w:rsidP="00CE7761">
                  <w:r w:rsidRPr="00EB2DAC">
                    <w:t>Регистрационный номер:</w:t>
                  </w:r>
                  <w:r>
                    <w:t xml:space="preserve"> </w:t>
                  </w:r>
                  <w:r w:rsidRPr="00EB2DAC">
                    <w:t>№</w:t>
                  </w: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rPr>
                      <w:b/>
                    </w:rPr>
                  </w:pPr>
                </w:p>
                <w:p w:rsidR="00991734" w:rsidRPr="00DA4AE9" w:rsidRDefault="00991734" w:rsidP="00CE7761">
                  <w:pPr>
                    <w:rPr>
                      <w:b/>
                    </w:rPr>
                  </w:pPr>
                  <w:r w:rsidRPr="00DA4AE9">
                    <w:rPr>
                      <w:b/>
                    </w:rPr>
                    <w:t xml:space="preserve">Начальник </w:t>
                  </w:r>
                </w:p>
                <w:p w:rsidR="00991734" w:rsidRDefault="00991734" w:rsidP="00CE776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Отдела информационного </w:t>
                  </w:r>
                </w:p>
                <w:p w:rsidR="00991734" w:rsidRDefault="00991734" w:rsidP="00CE776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обеспечения и планирования градостроительной </w:t>
                  </w:r>
                </w:p>
                <w:p w:rsidR="00991734" w:rsidRDefault="00991734" w:rsidP="00CE776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деятельности управления архитектуры и градостроительства </w:t>
                  </w:r>
                </w:p>
                <w:p w:rsidR="00991734" w:rsidRDefault="00991734" w:rsidP="00CE776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администрации муниципального образования </w:t>
                  </w:r>
                </w:p>
                <w:p w:rsidR="00991734" w:rsidRPr="00DA4AE9" w:rsidRDefault="00991734" w:rsidP="00CE7761">
                  <w:pPr>
                    <w:rPr>
                      <w:b/>
                    </w:rPr>
                  </w:pPr>
                  <w:r>
                    <w:rPr>
                      <w:b/>
                    </w:rPr>
                    <w:t>Ленинградский район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Pr="00DA4AE9" w:rsidRDefault="00991734" w:rsidP="00CE7761">
                  <w:pPr>
                    <w:rPr>
                      <w:b/>
                      <w:szCs w:val="28"/>
                    </w:rPr>
                  </w:pPr>
                </w:p>
                <w:p w:rsidR="00991734" w:rsidRPr="00F56454" w:rsidRDefault="00991734" w:rsidP="00CE7761">
                  <w:pPr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Default="00991734" w:rsidP="00CE7761">
                  <w:pPr>
                    <w:jc w:val="center"/>
                    <w:rPr>
                      <w:b/>
                    </w:rPr>
                  </w:pPr>
                </w:p>
                <w:p w:rsidR="00991734" w:rsidRPr="00F56454" w:rsidRDefault="00991734" w:rsidP="00CE776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ст. Ленинградская 20____ г.</w:t>
                  </w:r>
                </w:p>
                <w:p w:rsidR="00991734" w:rsidRPr="00F56454" w:rsidRDefault="00991734" w:rsidP="00CE7761">
                  <w:pPr>
                    <w:rPr>
                      <w:b/>
                    </w:rPr>
                  </w:pPr>
                </w:p>
                <w:p w:rsidR="00991734" w:rsidRPr="00F56454" w:rsidRDefault="00991734" w:rsidP="00CE7761">
                  <w:pPr>
                    <w:rPr>
                      <w:b/>
                    </w:rPr>
                  </w:pPr>
                </w:p>
                <w:p w:rsidR="00991734" w:rsidRPr="00F56454" w:rsidRDefault="00991734" w:rsidP="00CE7761">
                  <w:pPr>
                    <w:rPr>
                      <w:b/>
                    </w:rPr>
                  </w:pPr>
                </w:p>
                <w:p w:rsidR="00991734" w:rsidRPr="00F56454" w:rsidRDefault="00991734" w:rsidP="00CE7761">
                  <w:pPr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991734" w:rsidRDefault="00991734" w:rsidP="00CE7761">
      <w:pPr>
        <w:keepNext/>
        <w:rPr>
          <w:szCs w:val="28"/>
        </w:rPr>
      </w:pPr>
    </w:p>
    <w:p w:rsidR="00991734" w:rsidRPr="00C37106" w:rsidRDefault="00991734" w:rsidP="00CE7761">
      <w:pPr>
        <w:keepNext/>
        <w:rPr>
          <w:szCs w:val="28"/>
        </w:rPr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C37106" w:rsidRDefault="00991734" w:rsidP="00CE7761">
      <w:pPr>
        <w:pStyle w:val="a"/>
      </w:pPr>
    </w:p>
    <w:p w:rsidR="00991734" w:rsidRPr="00F459BC" w:rsidRDefault="00991734" w:rsidP="00CE7761">
      <w:pPr>
        <w:keepNext/>
        <w:rPr>
          <w:szCs w:val="28"/>
        </w:rPr>
      </w:pPr>
    </w:p>
    <w:p w:rsidR="00991734" w:rsidRPr="00F459BC" w:rsidRDefault="00991734" w:rsidP="00F459BC">
      <w:pPr>
        <w:framePr w:w="9504" w:wrap="auto" w:hAnchor="text"/>
        <w:rPr>
          <w:szCs w:val="28"/>
        </w:rPr>
        <w:sectPr w:rsidR="00991734" w:rsidRPr="00F459BC" w:rsidSect="000762BA">
          <w:headerReference w:type="even" r:id="rId15"/>
          <w:headerReference w:type="default" r:id="rId16"/>
          <w:headerReference w:type="first" r:id="rId17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91734" w:rsidRDefault="00991734" w:rsidP="00CE7761">
      <w:pPr>
        <w:rPr>
          <w:b/>
          <w:szCs w:val="28"/>
        </w:rPr>
      </w:pPr>
      <w:r>
        <w:rPr>
          <w:b/>
          <w:szCs w:val="28"/>
        </w:rPr>
        <w:t>Раздел ИСОГД</w:t>
      </w:r>
    </w:p>
    <w:tbl>
      <w:tblPr>
        <w:tblW w:w="10117" w:type="dxa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8929"/>
      </w:tblGrid>
      <w:tr w:rsidR="00991734" w:rsidTr="00CE7761">
        <w:tc>
          <w:tcPr>
            <w:tcW w:w="1188" w:type="dxa"/>
          </w:tcPr>
          <w:p w:rsidR="00991734" w:rsidRDefault="00991734" w:rsidP="000762BA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8929" w:type="dxa"/>
          </w:tcPr>
          <w:p w:rsidR="00991734" w:rsidRDefault="00991734" w:rsidP="000762BA">
            <w:pPr>
              <w:ind w:left="57" w:right="57"/>
              <w:jc w:val="both"/>
            </w:pPr>
            <w:r>
              <w:t xml:space="preserve"> «Правила землепользования и застройки, внесение в них изменений» </w:t>
            </w:r>
          </w:p>
        </w:tc>
      </w:tr>
    </w:tbl>
    <w:p w:rsidR="00991734" w:rsidRDefault="00991734" w:rsidP="00CE7761">
      <w:pPr>
        <w:rPr>
          <w:b/>
          <w:szCs w:val="28"/>
        </w:rPr>
      </w:pPr>
    </w:p>
    <w:p w:rsidR="00991734" w:rsidRPr="00CC0DB2" w:rsidRDefault="00991734" w:rsidP="00CE7761">
      <w:pPr>
        <w:rPr>
          <w:b/>
          <w:szCs w:val="28"/>
        </w:rPr>
      </w:pPr>
      <w:r w:rsidRPr="00CC0DB2">
        <w:rPr>
          <w:b/>
          <w:szCs w:val="28"/>
        </w:rPr>
        <w:t>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</w:t>
      </w:r>
      <w:r w:rsidRPr="00CC0DB2">
        <w:rPr>
          <w:b/>
          <w:szCs w:val="28"/>
        </w:rPr>
        <w:t>у</w:t>
      </w:r>
      <w:r w:rsidRPr="00CC0DB2">
        <w:rPr>
          <w:b/>
          <w:szCs w:val="28"/>
        </w:rPr>
        <w:t>ниципальных нужд).</w:t>
      </w:r>
    </w:p>
    <w:p w:rsidR="00991734" w:rsidRDefault="00991734" w:rsidP="00CE7761">
      <w:pPr>
        <w:pStyle w:val="BodyText"/>
        <w:spacing w:after="0"/>
        <w:jc w:val="center"/>
        <w:rPr>
          <w:b/>
          <w:bCs w:val="0"/>
          <w:sz w:val="24"/>
          <w:szCs w:val="24"/>
          <w:u w:val="single"/>
        </w:rPr>
      </w:pPr>
    </w:p>
    <w:p w:rsidR="00991734" w:rsidRPr="00BC254F" w:rsidRDefault="00991734" w:rsidP="00CE7761">
      <w:pPr>
        <w:pStyle w:val="BodyText"/>
        <w:spacing w:after="0"/>
        <w:jc w:val="center"/>
        <w:rPr>
          <w:b/>
          <w:bCs w:val="0"/>
          <w:sz w:val="24"/>
          <w:szCs w:val="24"/>
          <w:u w:val="single"/>
        </w:rPr>
      </w:pPr>
      <w:r w:rsidRPr="00BC254F">
        <w:rPr>
          <w:b/>
          <w:sz w:val="24"/>
          <w:szCs w:val="24"/>
          <w:u w:val="single"/>
        </w:rPr>
        <w:t xml:space="preserve">П – 4. Зона предприятий, производств и объектов </w:t>
      </w:r>
      <w:r w:rsidRPr="00BC254F">
        <w:rPr>
          <w:b/>
          <w:sz w:val="24"/>
          <w:szCs w:val="24"/>
          <w:u w:val="single"/>
          <w:lang w:val="en-US"/>
        </w:rPr>
        <w:t>I</w:t>
      </w:r>
      <w:r w:rsidRPr="00BC254F">
        <w:rPr>
          <w:b/>
          <w:iCs/>
          <w:sz w:val="24"/>
          <w:szCs w:val="24"/>
          <w:u w:val="single"/>
          <w:lang w:val="en-US"/>
        </w:rPr>
        <w:t>V</w:t>
      </w:r>
      <w:r w:rsidRPr="00BC254F">
        <w:rPr>
          <w:b/>
          <w:sz w:val="24"/>
          <w:szCs w:val="24"/>
          <w:u w:val="single"/>
        </w:rPr>
        <w:t xml:space="preserve"> класса вредности СЗЗ-100 м;</w:t>
      </w:r>
    </w:p>
    <w:p w:rsidR="00991734" w:rsidRPr="00EE2CEE" w:rsidRDefault="00991734" w:rsidP="00CE7761">
      <w:pPr>
        <w:widowControl w:val="0"/>
        <w:ind w:firstLine="851"/>
        <w:rPr>
          <w:i/>
          <w:iCs/>
          <w:sz w:val="24"/>
          <w:szCs w:val="24"/>
        </w:rPr>
      </w:pPr>
      <w:r w:rsidRPr="00EE2CEE">
        <w:rPr>
          <w:i/>
          <w:iCs/>
          <w:sz w:val="24"/>
          <w:szCs w:val="24"/>
        </w:rPr>
        <w:t xml:space="preserve">Зона П-4 выделена для обеспечения правовых условий формирования предприятий, производств и объектов </w:t>
      </w:r>
      <w:r w:rsidRPr="00EE2CEE">
        <w:rPr>
          <w:i/>
          <w:iCs/>
          <w:sz w:val="24"/>
          <w:szCs w:val="24"/>
          <w:lang w:val="en-US"/>
        </w:rPr>
        <w:t>IV</w:t>
      </w:r>
      <w:r w:rsidRPr="00EE2CEE">
        <w:rPr>
          <w:i/>
          <w:iCs/>
          <w:sz w:val="24"/>
          <w:szCs w:val="24"/>
        </w:rPr>
        <w:t xml:space="preserve"> класса вредности, с низкими уровнями шума и загрязнения. Д</w:t>
      </w:r>
      <w:r w:rsidRPr="00EE2CEE">
        <w:rPr>
          <w:i/>
          <w:iCs/>
          <w:sz w:val="24"/>
          <w:szCs w:val="24"/>
        </w:rPr>
        <w:t>о</w:t>
      </w:r>
      <w:r w:rsidRPr="00EE2CEE">
        <w:rPr>
          <w:i/>
          <w:iCs/>
          <w:sz w:val="24"/>
          <w:szCs w:val="24"/>
        </w:rPr>
        <w:t>пускается широкий спектр коммерческих услуг, сопровождающих производственную де</w:t>
      </w:r>
      <w:r w:rsidRPr="00EE2CEE">
        <w:rPr>
          <w:i/>
          <w:iCs/>
          <w:sz w:val="24"/>
          <w:szCs w:val="24"/>
        </w:rPr>
        <w:t>я</w:t>
      </w:r>
      <w:r w:rsidRPr="00EE2CEE">
        <w:rPr>
          <w:i/>
          <w:iCs/>
          <w:sz w:val="24"/>
          <w:szCs w:val="24"/>
        </w:rPr>
        <w:t>тельность. Сочетание различных видов разрешенного использования недвижимости в ед</w:t>
      </w:r>
      <w:r w:rsidRPr="00EE2CEE">
        <w:rPr>
          <w:i/>
          <w:iCs/>
          <w:sz w:val="24"/>
          <w:szCs w:val="24"/>
        </w:rPr>
        <w:t>и</w:t>
      </w:r>
      <w:r w:rsidRPr="00EE2CEE">
        <w:rPr>
          <w:i/>
          <w:iCs/>
          <w:sz w:val="24"/>
          <w:szCs w:val="24"/>
        </w:rPr>
        <w:t>ной зоне возможно только при условии соблюдения нормативных санитарных требований.</w:t>
      </w:r>
    </w:p>
    <w:p w:rsidR="00991734" w:rsidRPr="00EE2CEE" w:rsidRDefault="00991734" w:rsidP="00CE7761">
      <w:pPr>
        <w:pStyle w:val="32"/>
        <w:widowControl w:val="0"/>
        <w:spacing w:after="0"/>
        <w:ind w:left="0" w:firstLine="851"/>
        <w:jc w:val="both"/>
        <w:rPr>
          <w:i/>
          <w:sz w:val="24"/>
          <w:szCs w:val="24"/>
          <w:u w:val="single"/>
        </w:rPr>
      </w:pPr>
    </w:p>
    <w:p w:rsidR="00991734" w:rsidRPr="00BC254F" w:rsidRDefault="00991734" w:rsidP="00CE7761">
      <w:pPr>
        <w:pStyle w:val="32"/>
        <w:widowControl w:val="0"/>
        <w:spacing w:after="0"/>
        <w:ind w:left="0" w:firstLine="851"/>
        <w:jc w:val="both"/>
        <w:rPr>
          <w:b/>
          <w:bCs/>
          <w:i/>
          <w:sz w:val="24"/>
          <w:szCs w:val="24"/>
          <w:u w:val="single"/>
        </w:rPr>
      </w:pPr>
      <w:r w:rsidRPr="00BC254F">
        <w:rPr>
          <w:b/>
          <w:bCs/>
          <w:i/>
          <w:sz w:val="24"/>
          <w:szCs w:val="24"/>
          <w:u w:val="single"/>
        </w:rPr>
        <w:t>Основные виды разрешенного использования недвижимости: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предприятия IV класса вредности различного профиля;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объекты складского назначения различного профиля;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объекты технического и инженерного обеспечения предприятий;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санитарно-технические сооружения и установки коммунального назначения;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left" w:pos="0"/>
          <w:tab w:val="num" w:pos="765"/>
        </w:tabs>
        <w:suppressAutoHyphens/>
        <w:ind w:left="0" w:firstLine="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проектные, научно-исследовательские, конструкторские и изыскательские организации и лаборатории;</w:t>
      </w:r>
    </w:p>
    <w:p w:rsidR="00991734" w:rsidRPr="00BC254F" w:rsidRDefault="00991734" w:rsidP="00CE7761">
      <w:pPr>
        <w:pStyle w:val="nienie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опытно-производственные хозяйства;</w:t>
      </w:r>
    </w:p>
    <w:p w:rsidR="00991734" w:rsidRPr="00BC254F" w:rsidRDefault="00991734" w:rsidP="00CE7761">
      <w:pPr>
        <w:pStyle w:val="nienie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учебные, учебно-опытные и учебно-производственные хозяйства;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 xml:space="preserve">образовательные учреждения сельскохозяйственного профиля; </w:t>
      </w:r>
    </w:p>
    <w:p w:rsidR="00991734" w:rsidRPr="00BC254F" w:rsidRDefault="00991734" w:rsidP="00CE7761">
      <w:pPr>
        <w:pStyle w:val="nienie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научно-исследовательские учреждения;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 xml:space="preserve">предприятия  оптовой, мелкооптовой торговли и магазины розничной торговли по продаже товаров собственного производства предприятий; </w:t>
      </w:r>
    </w:p>
    <w:p w:rsidR="00991734" w:rsidRPr="00BC254F" w:rsidRDefault="00991734" w:rsidP="00CE7761">
      <w:pPr>
        <w:widowControl w:val="0"/>
        <w:tabs>
          <w:tab w:val="left" w:pos="0"/>
        </w:tabs>
        <w:ind w:firstLine="851"/>
        <w:rPr>
          <w:b/>
          <w:bCs w:val="0"/>
        </w:rPr>
      </w:pPr>
    </w:p>
    <w:p w:rsidR="00991734" w:rsidRPr="00BC254F" w:rsidRDefault="00991734" w:rsidP="00CE7761">
      <w:pPr>
        <w:widowControl w:val="0"/>
        <w:tabs>
          <w:tab w:val="left" w:pos="0"/>
        </w:tabs>
        <w:ind w:firstLine="851"/>
        <w:rPr>
          <w:b/>
          <w:bCs w:val="0"/>
          <w:i/>
          <w:u w:val="single"/>
        </w:rPr>
      </w:pPr>
      <w:r w:rsidRPr="00BC254F">
        <w:rPr>
          <w:b/>
          <w:i/>
          <w:u w:val="single"/>
        </w:rPr>
        <w:t>Вспомогательные виды разрешенного использования: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офисы, конторы, административные службы;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открытые стоянки краткосрочного хранения автомобилей, площадки транзитного транспорта с местами хранения автобусов, грузовиков, легковых автомобилей;</w:t>
      </w:r>
    </w:p>
    <w:p w:rsidR="00991734" w:rsidRPr="00BC254F" w:rsidRDefault="00991734" w:rsidP="00CE7761">
      <w:pPr>
        <w:widowControl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jc w:val="both"/>
      </w:pPr>
      <w:r w:rsidRPr="00BC254F">
        <w:t>автостоянки для временного хранения грузовых автомобилей;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гаражи и автостоянки для постоянного хранения грузовых автомобилей;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пожарные части;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объекты пожарной охраны;</w:t>
      </w:r>
    </w:p>
    <w:p w:rsidR="00991734" w:rsidRPr="00BC254F" w:rsidRDefault="00991734" w:rsidP="00CE7761">
      <w:pPr>
        <w:pStyle w:val="nienie"/>
        <w:keepLines w:val="0"/>
        <w:tabs>
          <w:tab w:val="left" w:pos="1211"/>
        </w:tabs>
        <w:suppressAutoHyphens/>
        <w:ind w:left="0" w:firstLine="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–    отделения, участковые пункты милиции;</w:t>
      </w:r>
    </w:p>
    <w:p w:rsidR="00991734" w:rsidRPr="00BC254F" w:rsidRDefault="00991734" w:rsidP="00CE7761">
      <w:pPr>
        <w:widowControl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jc w:val="both"/>
      </w:pPr>
      <w:r w:rsidRPr="00BC254F">
        <w:t>зеленые насаждения.</w:t>
      </w:r>
    </w:p>
    <w:p w:rsidR="00991734" w:rsidRPr="00BC254F" w:rsidRDefault="00991734" w:rsidP="00CE7761">
      <w:pPr>
        <w:widowControl w:val="0"/>
        <w:ind w:firstLine="851"/>
      </w:pPr>
    </w:p>
    <w:p w:rsidR="00991734" w:rsidRPr="00BC254F" w:rsidRDefault="00991734" w:rsidP="00CE7761">
      <w:pPr>
        <w:widowControl w:val="0"/>
        <w:ind w:firstLine="851"/>
        <w:rPr>
          <w:b/>
          <w:bCs w:val="0"/>
          <w:i/>
          <w:u w:val="single"/>
        </w:rPr>
      </w:pPr>
      <w:r w:rsidRPr="00BC254F">
        <w:rPr>
          <w:b/>
          <w:i/>
          <w:u w:val="single"/>
        </w:rPr>
        <w:t>Условно разрешенные виды использования:</w:t>
      </w:r>
    </w:p>
    <w:p w:rsidR="00991734" w:rsidRPr="00BC254F" w:rsidRDefault="00991734" w:rsidP="00CE7761">
      <w:pPr>
        <w:pStyle w:val="32"/>
        <w:widowControl w:val="0"/>
        <w:numPr>
          <w:ilvl w:val="0"/>
          <w:numId w:val="2"/>
        </w:numPr>
        <w:tabs>
          <w:tab w:val="left" w:pos="1211"/>
        </w:tabs>
        <w:suppressAutoHyphens/>
        <w:spacing w:after="0"/>
        <w:ind w:left="0"/>
        <w:jc w:val="both"/>
        <w:rPr>
          <w:sz w:val="24"/>
          <w:szCs w:val="24"/>
        </w:rPr>
      </w:pPr>
      <w:r w:rsidRPr="00BC254F">
        <w:rPr>
          <w:sz w:val="24"/>
          <w:szCs w:val="24"/>
        </w:rPr>
        <w:t>автозаправочные станции;</w:t>
      </w:r>
    </w:p>
    <w:p w:rsidR="00991734" w:rsidRPr="00BC254F" w:rsidRDefault="00991734" w:rsidP="00CE7761">
      <w:pPr>
        <w:pStyle w:val="32"/>
        <w:widowControl w:val="0"/>
        <w:numPr>
          <w:ilvl w:val="0"/>
          <w:numId w:val="2"/>
        </w:numPr>
        <w:tabs>
          <w:tab w:val="left" w:pos="1211"/>
        </w:tabs>
        <w:suppressAutoHyphens/>
        <w:spacing w:after="0"/>
        <w:ind w:left="0"/>
        <w:jc w:val="both"/>
        <w:rPr>
          <w:sz w:val="24"/>
          <w:szCs w:val="24"/>
        </w:rPr>
      </w:pPr>
      <w:r w:rsidRPr="00BC254F">
        <w:rPr>
          <w:sz w:val="24"/>
          <w:szCs w:val="24"/>
        </w:rPr>
        <w:t>теплицы;</w:t>
      </w:r>
    </w:p>
    <w:p w:rsidR="00991734" w:rsidRPr="00EE2CEE" w:rsidRDefault="00991734" w:rsidP="00CE7761">
      <w:pPr>
        <w:pStyle w:val="BodyTextIndent"/>
        <w:widowControl w:val="0"/>
        <w:numPr>
          <w:ilvl w:val="0"/>
          <w:numId w:val="2"/>
        </w:numPr>
        <w:tabs>
          <w:tab w:val="left" w:pos="1211"/>
        </w:tabs>
        <w:suppressAutoHyphens/>
        <w:spacing w:after="0"/>
        <w:ind w:left="0"/>
        <w:jc w:val="both"/>
        <w:rPr>
          <w:sz w:val="24"/>
          <w:szCs w:val="24"/>
        </w:rPr>
      </w:pPr>
      <w:r w:rsidRPr="00EE2CEE">
        <w:rPr>
          <w:sz w:val="24"/>
          <w:szCs w:val="24"/>
        </w:rPr>
        <w:t>киоски, лоточная торговля, временные павильоны розничной торговли и обслуживания населения;</w:t>
      </w:r>
    </w:p>
    <w:p w:rsidR="00991734" w:rsidRPr="00EE2CEE" w:rsidRDefault="00991734" w:rsidP="00CE7761">
      <w:pPr>
        <w:pStyle w:val="BodyTextIndent"/>
        <w:widowControl w:val="0"/>
        <w:numPr>
          <w:ilvl w:val="0"/>
          <w:numId w:val="2"/>
        </w:numPr>
        <w:tabs>
          <w:tab w:val="left" w:pos="1211"/>
        </w:tabs>
        <w:suppressAutoHyphens/>
        <w:spacing w:after="0"/>
        <w:ind w:left="0"/>
        <w:jc w:val="both"/>
        <w:rPr>
          <w:sz w:val="24"/>
          <w:szCs w:val="24"/>
        </w:rPr>
      </w:pPr>
      <w:r w:rsidRPr="00EE2CEE">
        <w:rPr>
          <w:sz w:val="24"/>
          <w:szCs w:val="24"/>
        </w:rPr>
        <w:t>спортплощадки, площадки отдыха для персонала предприятий;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предприятия общественного питания (кафе, столовые, буфеты), связанные с непосредственным обслуживанием производственных и промышленных предприятий;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аптеки;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отдельно стоящие объекты бытового обслуживания;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питомники растений для озеленения промышленных территорий и санитарно-защитных зон;</w:t>
      </w:r>
    </w:p>
    <w:p w:rsidR="00991734" w:rsidRPr="00BC254F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ветеринарные приемные пункты;</w:t>
      </w:r>
    </w:p>
    <w:p w:rsidR="00991734" w:rsidRDefault="00991734" w:rsidP="00CE7761">
      <w:pPr>
        <w:pStyle w:val="nienie"/>
        <w:keepLines w:val="0"/>
        <w:numPr>
          <w:ilvl w:val="0"/>
          <w:numId w:val="1"/>
        </w:numPr>
        <w:tabs>
          <w:tab w:val="clear" w:pos="1440"/>
          <w:tab w:val="num" w:pos="765"/>
          <w:tab w:val="left" w:pos="1191"/>
        </w:tabs>
        <w:suppressAutoHyphens/>
        <w:ind w:left="0" w:hanging="340"/>
        <w:rPr>
          <w:rFonts w:ascii="Times New Roman" w:hAnsi="Times New Roman" w:cs="Times New Roman"/>
        </w:rPr>
      </w:pPr>
      <w:r w:rsidRPr="00BC254F">
        <w:rPr>
          <w:rFonts w:ascii="Times New Roman" w:hAnsi="Times New Roman" w:cs="Times New Roman"/>
        </w:rPr>
        <w:t>антенны сотовой, радиорелейной, спутниковой связи</w:t>
      </w:r>
    </w:p>
    <w:p w:rsidR="00991734" w:rsidRPr="00CE7761" w:rsidRDefault="00991734" w:rsidP="00CE7761">
      <w:r w:rsidRPr="00C8348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6.25pt;height:332.25pt;visibility:visible">
            <v:imagedata r:id="rId18" o:title=""/>
          </v:shape>
        </w:pict>
      </w:r>
    </w:p>
    <w:p w:rsidR="00991734" w:rsidRDefault="00991734" w:rsidP="00CE7761">
      <w:pPr>
        <w:keepNext/>
        <w:ind w:right="851"/>
      </w:pPr>
    </w:p>
    <w:p w:rsidR="00991734" w:rsidRDefault="00991734" w:rsidP="00CE7761">
      <w:pPr>
        <w:keepNext/>
        <w:ind w:right="851"/>
      </w:pPr>
    </w:p>
    <w:p w:rsidR="00991734" w:rsidRDefault="00991734" w:rsidP="00CE7761">
      <w:pPr>
        <w:keepNext/>
        <w:ind w:right="851"/>
      </w:pPr>
    </w:p>
    <w:p w:rsidR="00991734" w:rsidRPr="005D03B4" w:rsidRDefault="00991734" w:rsidP="00CE7761">
      <w:pPr>
        <w:keepNext/>
        <w:ind w:right="851"/>
      </w:pPr>
    </w:p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/>
    <w:p w:rsidR="00991734" w:rsidRDefault="00991734" w:rsidP="00E50F51">
      <w:r>
        <w:t>Исполнитель:</w:t>
      </w:r>
    </w:p>
    <w:p w:rsidR="00991734" w:rsidRPr="009C5AE7" w:rsidRDefault="00991734" w:rsidP="00E50F51">
      <w:r>
        <w:t>Тел.:</w:t>
      </w:r>
    </w:p>
    <w:p w:rsidR="00991734" w:rsidRDefault="00991734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</w:p>
    <w:sectPr w:rsidR="00991734" w:rsidSect="00CE7761">
      <w:headerReference w:type="default" r:id="rId1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734" w:rsidRDefault="00991734" w:rsidP="00E50F51">
      <w:r>
        <w:separator/>
      </w:r>
    </w:p>
  </w:endnote>
  <w:endnote w:type="continuationSeparator" w:id="0">
    <w:p w:rsidR="00991734" w:rsidRDefault="00991734" w:rsidP="00E50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734" w:rsidRDefault="00991734" w:rsidP="00E50F51">
      <w:r>
        <w:separator/>
      </w:r>
    </w:p>
  </w:footnote>
  <w:footnote w:type="continuationSeparator" w:id="0">
    <w:p w:rsidR="00991734" w:rsidRDefault="00991734" w:rsidP="00E50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34" w:rsidRDefault="00991734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18</w:t>
    </w:r>
    <w:r>
      <w:rPr>
        <w:rStyle w:val="PageNumber"/>
        <w:rFonts w:cs="Arial"/>
      </w:rPr>
      <w:fldChar w:fldCharType="end"/>
    </w:r>
  </w:p>
  <w:p w:rsidR="00991734" w:rsidRDefault="009917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34" w:rsidRDefault="00991734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34" w:rsidRDefault="00991734">
    <w:pPr>
      <w:pStyle w:val="Header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34" w:rsidRDefault="00991734" w:rsidP="00E50F51">
    <w:pPr>
      <w:pStyle w:val="Header"/>
      <w:jc w:val="center"/>
    </w:pPr>
    <w:fldSimple w:instr=" PAGE   \* MERGEFORMAT ">
      <w:r>
        <w:rPr>
          <w:noProof/>
        </w:rPr>
        <w:t>22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00AC5"/>
    <w:rsid w:val="00002B16"/>
    <w:rsid w:val="00002DDB"/>
    <w:rsid w:val="00013EC9"/>
    <w:rsid w:val="00014DCE"/>
    <w:rsid w:val="00060F13"/>
    <w:rsid w:val="00065922"/>
    <w:rsid w:val="0006674C"/>
    <w:rsid w:val="00074457"/>
    <w:rsid w:val="000762BA"/>
    <w:rsid w:val="000A010D"/>
    <w:rsid w:val="000C08C2"/>
    <w:rsid w:val="000D5FD5"/>
    <w:rsid w:val="000D69FD"/>
    <w:rsid w:val="00103852"/>
    <w:rsid w:val="00114E41"/>
    <w:rsid w:val="00141C82"/>
    <w:rsid w:val="00196A3D"/>
    <w:rsid w:val="001A7296"/>
    <w:rsid w:val="001B21BD"/>
    <w:rsid w:val="001B35A2"/>
    <w:rsid w:val="001C693B"/>
    <w:rsid w:val="001D2D77"/>
    <w:rsid w:val="001D75B2"/>
    <w:rsid w:val="00215D9E"/>
    <w:rsid w:val="00281DBD"/>
    <w:rsid w:val="00294716"/>
    <w:rsid w:val="00295AED"/>
    <w:rsid w:val="002B19EF"/>
    <w:rsid w:val="002B3BEB"/>
    <w:rsid w:val="002B6132"/>
    <w:rsid w:val="002C438B"/>
    <w:rsid w:val="002C463A"/>
    <w:rsid w:val="002D047F"/>
    <w:rsid w:val="002F4BBA"/>
    <w:rsid w:val="00307C18"/>
    <w:rsid w:val="00320DBA"/>
    <w:rsid w:val="003243E4"/>
    <w:rsid w:val="00325488"/>
    <w:rsid w:val="0034276F"/>
    <w:rsid w:val="0034653B"/>
    <w:rsid w:val="0035442F"/>
    <w:rsid w:val="00373C74"/>
    <w:rsid w:val="00382801"/>
    <w:rsid w:val="003A3C3A"/>
    <w:rsid w:val="003A6BCD"/>
    <w:rsid w:val="003B1106"/>
    <w:rsid w:val="003F2800"/>
    <w:rsid w:val="00422543"/>
    <w:rsid w:val="004447BD"/>
    <w:rsid w:val="004539E1"/>
    <w:rsid w:val="004835F0"/>
    <w:rsid w:val="0048623F"/>
    <w:rsid w:val="004A79D6"/>
    <w:rsid w:val="004D033E"/>
    <w:rsid w:val="004D0B07"/>
    <w:rsid w:val="00506621"/>
    <w:rsid w:val="00520354"/>
    <w:rsid w:val="0052447D"/>
    <w:rsid w:val="005269A1"/>
    <w:rsid w:val="00530F6A"/>
    <w:rsid w:val="005343AE"/>
    <w:rsid w:val="005401E6"/>
    <w:rsid w:val="00540365"/>
    <w:rsid w:val="00553C3C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A1822"/>
    <w:rsid w:val="005B6965"/>
    <w:rsid w:val="005D03B4"/>
    <w:rsid w:val="005E6D9B"/>
    <w:rsid w:val="005F2899"/>
    <w:rsid w:val="005F4B61"/>
    <w:rsid w:val="00602C26"/>
    <w:rsid w:val="006055F7"/>
    <w:rsid w:val="00614D50"/>
    <w:rsid w:val="006172A2"/>
    <w:rsid w:val="00617B95"/>
    <w:rsid w:val="00627E8A"/>
    <w:rsid w:val="00633412"/>
    <w:rsid w:val="0064112B"/>
    <w:rsid w:val="00645163"/>
    <w:rsid w:val="00661AE3"/>
    <w:rsid w:val="006635C8"/>
    <w:rsid w:val="00674D09"/>
    <w:rsid w:val="00676930"/>
    <w:rsid w:val="00696893"/>
    <w:rsid w:val="006D19EC"/>
    <w:rsid w:val="006E28BB"/>
    <w:rsid w:val="006E41E1"/>
    <w:rsid w:val="006E610E"/>
    <w:rsid w:val="00703B57"/>
    <w:rsid w:val="00723276"/>
    <w:rsid w:val="00736E99"/>
    <w:rsid w:val="007426C4"/>
    <w:rsid w:val="00743FF1"/>
    <w:rsid w:val="007446F9"/>
    <w:rsid w:val="007A35D0"/>
    <w:rsid w:val="007A3ED2"/>
    <w:rsid w:val="007C1479"/>
    <w:rsid w:val="007C2228"/>
    <w:rsid w:val="007C7FF8"/>
    <w:rsid w:val="007D06C0"/>
    <w:rsid w:val="007D371A"/>
    <w:rsid w:val="007D6BE0"/>
    <w:rsid w:val="007E1BB3"/>
    <w:rsid w:val="007E727A"/>
    <w:rsid w:val="007F0BF0"/>
    <w:rsid w:val="00832672"/>
    <w:rsid w:val="00864023"/>
    <w:rsid w:val="00881E50"/>
    <w:rsid w:val="00891CE9"/>
    <w:rsid w:val="008C7719"/>
    <w:rsid w:val="008D4A95"/>
    <w:rsid w:val="008F18D3"/>
    <w:rsid w:val="008F563F"/>
    <w:rsid w:val="00900C49"/>
    <w:rsid w:val="00903C8B"/>
    <w:rsid w:val="0092052E"/>
    <w:rsid w:val="00921223"/>
    <w:rsid w:val="00922D56"/>
    <w:rsid w:val="00956C12"/>
    <w:rsid w:val="00964919"/>
    <w:rsid w:val="00967081"/>
    <w:rsid w:val="00970615"/>
    <w:rsid w:val="009725FC"/>
    <w:rsid w:val="0098398E"/>
    <w:rsid w:val="00991734"/>
    <w:rsid w:val="009A10A8"/>
    <w:rsid w:val="009A5433"/>
    <w:rsid w:val="009A7821"/>
    <w:rsid w:val="009C5AE7"/>
    <w:rsid w:val="009E0379"/>
    <w:rsid w:val="009E1889"/>
    <w:rsid w:val="009E71E9"/>
    <w:rsid w:val="009F14DE"/>
    <w:rsid w:val="009F335B"/>
    <w:rsid w:val="00A03365"/>
    <w:rsid w:val="00A04D50"/>
    <w:rsid w:val="00A23A1F"/>
    <w:rsid w:val="00A61B64"/>
    <w:rsid w:val="00A66FC4"/>
    <w:rsid w:val="00A7088C"/>
    <w:rsid w:val="00AB3F0E"/>
    <w:rsid w:val="00AE3246"/>
    <w:rsid w:val="00B276BC"/>
    <w:rsid w:val="00B454CD"/>
    <w:rsid w:val="00B55190"/>
    <w:rsid w:val="00B56817"/>
    <w:rsid w:val="00B60EFA"/>
    <w:rsid w:val="00B64C81"/>
    <w:rsid w:val="00B65B42"/>
    <w:rsid w:val="00B82635"/>
    <w:rsid w:val="00B916FB"/>
    <w:rsid w:val="00BB6B2B"/>
    <w:rsid w:val="00BC254F"/>
    <w:rsid w:val="00BC4470"/>
    <w:rsid w:val="00BE1C20"/>
    <w:rsid w:val="00BF2F1F"/>
    <w:rsid w:val="00BF7E6A"/>
    <w:rsid w:val="00C33A25"/>
    <w:rsid w:val="00C37106"/>
    <w:rsid w:val="00C538F2"/>
    <w:rsid w:val="00C647FD"/>
    <w:rsid w:val="00C66CB4"/>
    <w:rsid w:val="00C80F2E"/>
    <w:rsid w:val="00C83485"/>
    <w:rsid w:val="00CA0BEF"/>
    <w:rsid w:val="00CB522F"/>
    <w:rsid w:val="00CB57F6"/>
    <w:rsid w:val="00CC0DB2"/>
    <w:rsid w:val="00CD05AA"/>
    <w:rsid w:val="00CE7761"/>
    <w:rsid w:val="00CF5E7C"/>
    <w:rsid w:val="00CF7660"/>
    <w:rsid w:val="00D00BA6"/>
    <w:rsid w:val="00D06845"/>
    <w:rsid w:val="00D16413"/>
    <w:rsid w:val="00D216F3"/>
    <w:rsid w:val="00D2393F"/>
    <w:rsid w:val="00D46FB5"/>
    <w:rsid w:val="00D561F5"/>
    <w:rsid w:val="00D676CD"/>
    <w:rsid w:val="00D709B7"/>
    <w:rsid w:val="00D734A7"/>
    <w:rsid w:val="00D77295"/>
    <w:rsid w:val="00DA4AE9"/>
    <w:rsid w:val="00DB3E92"/>
    <w:rsid w:val="00DD3137"/>
    <w:rsid w:val="00DF3292"/>
    <w:rsid w:val="00DF7513"/>
    <w:rsid w:val="00E059DC"/>
    <w:rsid w:val="00E170EC"/>
    <w:rsid w:val="00E22B26"/>
    <w:rsid w:val="00E25C16"/>
    <w:rsid w:val="00E37AF6"/>
    <w:rsid w:val="00E47595"/>
    <w:rsid w:val="00E5053D"/>
    <w:rsid w:val="00E50F51"/>
    <w:rsid w:val="00E65CFC"/>
    <w:rsid w:val="00E72094"/>
    <w:rsid w:val="00E7675C"/>
    <w:rsid w:val="00E90D8F"/>
    <w:rsid w:val="00E97A90"/>
    <w:rsid w:val="00EB2DAC"/>
    <w:rsid w:val="00EB4EC1"/>
    <w:rsid w:val="00ED16D7"/>
    <w:rsid w:val="00ED1820"/>
    <w:rsid w:val="00EE2CEE"/>
    <w:rsid w:val="00EE44EE"/>
    <w:rsid w:val="00EE65B2"/>
    <w:rsid w:val="00EF0E4C"/>
    <w:rsid w:val="00F1455F"/>
    <w:rsid w:val="00F1515E"/>
    <w:rsid w:val="00F24664"/>
    <w:rsid w:val="00F31339"/>
    <w:rsid w:val="00F459BC"/>
    <w:rsid w:val="00F56454"/>
    <w:rsid w:val="00F70011"/>
    <w:rsid w:val="00F72176"/>
    <w:rsid w:val="00F73879"/>
    <w:rsid w:val="00F827BE"/>
    <w:rsid w:val="00FA1B6B"/>
    <w:rsid w:val="00FB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B61"/>
    <w:rPr>
      <w:rFonts w:cs="Arial"/>
      <w:bCs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F47B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BodyTextIndent2">
    <w:name w:val="Body Text Indent 2"/>
    <w:basedOn w:val="Normal"/>
    <w:link w:val="BodyTextIndent2Char"/>
    <w:uiPriority w:val="99"/>
    <w:rsid w:val="00E50F51"/>
    <w:pPr>
      <w:overflowPunct w:val="0"/>
      <w:autoSpaceDE w:val="0"/>
      <w:autoSpaceDN w:val="0"/>
      <w:adjustRightInd w:val="0"/>
      <w:ind w:left="75"/>
      <w:jc w:val="center"/>
      <w:textAlignment w:val="baseline"/>
    </w:pPr>
    <w:rPr>
      <w:rFonts w:cs="Times New Roman"/>
      <w:b/>
      <w:bCs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0F51"/>
    <w:rPr>
      <w:rFonts w:cs="Times New Roman"/>
      <w:b/>
      <w:sz w:val="28"/>
    </w:rPr>
  </w:style>
  <w:style w:type="paragraph" w:styleId="Header">
    <w:name w:val="header"/>
    <w:basedOn w:val="Normal"/>
    <w:link w:val="HeaderChar"/>
    <w:uiPriority w:val="99"/>
    <w:rsid w:val="00E50F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50F51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E50F5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0F51"/>
    <w:rPr>
      <w:rFonts w:cs="Arial"/>
      <w:bCs/>
      <w:sz w:val="28"/>
    </w:rPr>
  </w:style>
  <w:style w:type="paragraph" w:styleId="BodyTextIndent">
    <w:name w:val="Body Text Indent"/>
    <w:basedOn w:val="Normal"/>
    <w:link w:val="BodyTextIndentChar"/>
    <w:uiPriority w:val="99"/>
    <w:rsid w:val="00CE77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E7761"/>
    <w:rPr>
      <w:rFonts w:cs="Arial"/>
      <w:bCs/>
      <w:sz w:val="28"/>
    </w:rPr>
  </w:style>
  <w:style w:type="paragraph" w:styleId="BodyText">
    <w:name w:val="Body Text"/>
    <w:basedOn w:val="Normal"/>
    <w:link w:val="BodyTextChar"/>
    <w:uiPriority w:val="99"/>
    <w:rsid w:val="00CE77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E7761"/>
    <w:rPr>
      <w:rFonts w:cs="Arial"/>
      <w:bCs/>
      <w:sz w:val="28"/>
    </w:rPr>
  </w:style>
  <w:style w:type="paragraph" w:customStyle="1" w:styleId="a">
    <w:name w:val="Основной"/>
    <w:basedOn w:val="Normal"/>
    <w:autoRedefine/>
    <w:uiPriority w:val="99"/>
    <w:rsid w:val="00CE7761"/>
    <w:pPr>
      <w:keepNext/>
      <w:ind w:firstLine="720"/>
      <w:jc w:val="center"/>
    </w:pPr>
    <w:rPr>
      <w:rFonts w:cs="Times New Roman"/>
      <w:bCs w:val="0"/>
      <w:szCs w:val="28"/>
    </w:rPr>
  </w:style>
  <w:style w:type="character" w:styleId="PageNumber">
    <w:name w:val="page number"/>
    <w:basedOn w:val="DefaultParagraphFont"/>
    <w:uiPriority w:val="99"/>
    <w:rsid w:val="00CE7761"/>
    <w:rPr>
      <w:rFonts w:cs="Times New Roman"/>
    </w:rPr>
  </w:style>
  <w:style w:type="paragraph" w:customStyle="1" w:styleId="nienie">
    <w:name w:val="nienie"/>
    <w:basedOn w:val="Normal"/>
    <w:uiPriority w:val="99"/>
    <w:rsid w:val="00CE7761"/>
    <w:pPr>
      <w:keepLines/>
      <w:widowControl w:val="0"/>
      <w:ind w:left="709" w:hanging="284"/>
      <w:jc w:val="both"/>
    </w:pPr>
    <w:rPr>
      <w:rFonts w:ascii="Peterburg" w:hAnsi="Peterburg" w:cs="Peterburg"/>
      <w:bCs w:val="0"/>
      <w:sz w:val="24"/>
      <w:szCs w:val="24"/>
    </w:rPr>
  </w:style>
  <w:style w:type="paragraph" w:customStyle="1" w:styleId="32">
    <w:name w:val="Основной текст с отступом 32"/>
    <w:basedOn w:val="Normal"/>
    <w:uiPriority w:val="99"/>
    <w:rsid w:val="00CE7761"/>
    <w:pPr>
      <w:spacing w:after="120"/>
      <w:ind w:left="283"/>
    </w:pPr>
    <w:rPr>
      <w:rFonts w:cs="Times New Roman"/>
      <w:bCs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rsid w:val="00CE77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E7761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893S1u5H" TargetMode="External"/><Relationship Id="rId13" Type="http://schemas.openxmlformats.org/officeDocument/2006/relationships/hyperlink" Target="consultantplus://offline/ref=331B427928BE923B084EE65939254391D75E669BCD1E80F48AABBFF8F6FFE74D7BE193248C66AC9A366B98S1u6H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pgu.krasnodar.ru/" TargetMode="External"/><Relationship Id="rId12" Type="http://schemas.openxmlformats.org/officeDocument/2006/relationships/hyperlink" Target="consultantplus://offline/ref=331B427928BE923B084EE65939254391D75E669BCD1E80F48AABBFF8F6FFE74D7BE193248C66AC9A366B9AS1u3H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1B427928BE923B084EE65939254391D75E669BCD1E80F48AABBFF8F6FFE74D7BE193248C66AC9A366B98S1u6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31B427928BE923B084EE65939254391D75E669BCD1E80F48AABBFF8F6FFE74D7BE193248C66AC9A366B9AS1u3H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B427928BE923B084EE65939254391D75E669BCD1E80F48AABBFF8F6FFE74D7BE193248C66AC9A366A93S1u3H" TargetMode="Externa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249</TotalTime>
  <Pages>22</Pages>
  <Words>6228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11</cp:revision>
  <cp:lastPrinted>2012-07-04T09:31:00Z</cp:lastPrinted>
  <dcterms:created xsi:type="dcterms:W3CDTF">2012-03-29T09:31:00Z</dcterms:created>
  <dcterms:modified xsi:type="dcterms:W3CDTF">2012-07-04T09:31:00Z</dcterms:modified>
</cp:coreProperties>
</file>